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D9181" w14:textId="32893560" w:rsidR="00E2228B" w:rsidRPr="00D212AA" w:rsidRDefault="006B3E38" w:rsidP="004F343F">
      <w:pPr>
        <w:pStyle w:val="Heading1"/>
        <w:rPr>
          <w:color w:val="FF0000"/>
          <w:szCs w:val="20"/>
        </w:rPr>
      </w:pPr>
      <w:r>
        <w:t xml:space="preserve">LASAAC </w:t>
      </w:r>
      <w:r w:rsidR="007C3E42">
        <w:t>A</w:t>
      </w:r>
      <w:r w:rsidR="00E2228B">
        <w:t>genda</w:t>
      </w:r>
      <w:r w:rsidR="00D212AA">
        <w:t xml:space="preserve"> </w:t>
      </w:r>
    </w:p>
    <w:p w14:paraId="735D5F3C" w14:textId="77777777" w:rsidR="009D2CDF" w:rsidRDefault="009D2CDF" w:rsidP="00E2228B">
      <w:pPr>
        <w:tabs>
          <w:tab w:val="left" w:pos="2268"/>
          <w:tab w:val="left" w:pos="5103"/>
        </w:tabs>
        <w:rPr>
          <w:szCs w:val="20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2216"/>
        <w:gridCol w:w="6998"/>
      </w:tblGrid>
      <w:tr w:rsidR="001431DA" w14:paraId="636E0857" w14:textId="77777777" w:rsidTr="00AC0972">
        <w:tc>
          <w:tcPr>
            <w:tcW w:w="2216" w:type="dxa"/>
            <w:shd w:val="clear" w:color="auto" w:fill="auto"/>
          </w:tcPr>
          <w:p w14:paraId="3D0E2B9F" w14:textId="77777777" w:rsidR="001431DA" w:rsidRDefault="001431DA">
            <w:r>
              <w:t>Date</w:t>
            </w:r>
          </w:p>
        </w:tc>
        <w:tc>
          <w:tcPr>
            <w:tcW w:w="6998" w:type="dxa"/>
            <w:shd w:val="clear" w:color="auto" w:fill="auto"/>
          </w:tcPr>
          <w:p w14:paraId="63AC48B4" w14:textId="0E20866F" w:rsidR="001431DA" w:rsidRDefault="00D9122B" w:rsidP="00D9122B">
            <w:r>
              <w:t>20 August</w:t>
            </w:r>
            <w:r w:rsidR="00BF3748">
              <w:t xml:space="preserve"> </w:t>
            </w:r>
            <w:r w:rsidR="006B3E38">
              <w:t>201</w:t>
            </w:r>
            <w:r w:rsidR="0070187F">
              <w:t>9</w:t>
            </w:r>
          </w:p>
        </w:tc>
      </w:tr>
      <w:tr w:rsidR="001431DA" w14:paraId="6A86DC09" w14:textId="77777777" w:rsidTr="00AC0972">
        <w:tc>
          <w:tcPr>
            <w:tcW w:w="2216" w:type="dxa"/>
            <w:shd w:val="clear" w:color="auto" w:fill="auto"/>
          </w:tcPr>
          <w:p w14:paraId="22066071" w14:textId="77777777" w:rsidR="001431DA" w:rsidRDefault="001431DA">
            <w:r>
              <w:t>Time</w:t>
            </w:r>
          </w:p>
        </w:tc>
        <w:tc>
          <w:tcPr>
            <w:tcW w:w="6998" w:type="dxa"/>
            <w:shd w:val="clear" w:color="auto" w:fill="auto"/>
          </w:tcPr>
          <w:p w14:paraId="69AE9B40" w14:textId="75AB5ACF" w:rsidR="001431DA" w:rsidRDefault="006B3E38" w:rsidP="007E3CD0">
            <w:r>
              <w:t>14:00 p</w:t>
            </w:r>
            <w:r w:rsidR="00D05015">
              <w:t>m</w:t>
            </w:r>
          </w:p>
        </w:tc>
      </w:tr>
      <w:tr w:rsidR="001431DA" w14:paraId="043D741C" w14:textId="77777777" w:rsidTr="00AC0972">
        <w:tc>
          <w:tcPr>
            <w:tcW w:w="2216" w:type="dxa"/>
            <w:shd w:val="clear" w:color="auto" w:fill="auto"/>
          </w:tcPr>
          <w:p w14:paraId="2E5A2F1D" w14:textId="77777777" w:rsidR="001431DA" w:rsidRDefault="001431DA">
            <w:r>
              <w:t>Venue</w:t>
            </w:r>
          </w:p>
        </w:tc>
        <w:tc>
          <w:tcPr>
            <w:tcW w:w="6998" w:type="dxa"/>
            <w:shd w:val="clear" w:color="auto" w:fill="auto"/>
          </w:tcPr>
          <w:p w14:paraId="7E090BAC" w14:textId="77777777" w:rsidR="003314FF" w:rsidRDefault="006B3E38" w:rsidP="006B3E38">
            <w:r>
              <w:t>CIPFA, 160 Dundee Street, Edinburgh EH11 1DQ</w:t>
            </w:r>
          </w:p>
          <w:p w14:paraId="54CE2A66" w14:textId="3BA0D893" w:rsidR="009609F8" w:rsidRDefault="00E844B1" w:rsidP="00745D07">
            <w:pPr>
              <w:tabs>
                <w:tab w:val="right" w:pos="9214"/>
              </w:tabs>
            </w:pPr>
            <w:r w:rsidRPr="00E844B1">
              <w:rPr>
                <w:szCs w:val="20"/>
              </w:rPr>
              <w:t xml:space="preserve">Telephone Conference: </w:t>
            </w:r>
            <w:r w:rsidRPr="00E844B1">
              <w:t xml:space="preserve"> 0330 221 9929 PIN 506 840 341#</w:t>
            </w:r>
          </w:p>
        </w:tc>
      </w:tr>
    </w:tbl>
    <w:p w14:paraId="449BFC9C" w14:textId="77777777" w:rsidR="001431DA" w:rsidRDefault="001431DA"/>
    <w:tbl>
      <w:tblPr>
        <w:tblW w:w="9214" w:type="dxa"/>
        <w:tblLook w:val="04A0" w:firstRow="1" w:lastRow="0" w:firstColumn="1" w:lastColumn="0" w:noHBand="0" w:noVBand="1"/>
      </w:tblPr>
      <w:tblGrid>
        <w:gridCol w:w="2977"/>
        <w:gridCol w:w="3544"/>
        <w:gridCol w:w="2693"/>
      </w:tblGrid>
      <w:tr w:rsidR="00704069" w:rsidRPr="00704069" w14:paraId="2EA5854D" w14:textId="77777777" w:rsidTr="00704069">
        <w:tc>
          <w:tcPr>
            <w:tcW w:w="2977" w:type="dxa"/>
            <w:shd w:val="clear" w:color="auto" w:fill="auto"/>
          </w:tcPr>
          <w:p w14:paraId="3A60F96B" w14:textId="0EAF361C" w:rsidR="00704069" w:rsidRPr="00704069" w:rsidRDefault="00704069" w:rsidP="003941CA">
            <w:pPr>
              <w:rPr>
                <w:b/>
              </w:rPr>
            </w:pPr>
            <w:r w:rsidRPr="00704069">
              <w:rPr>
                <w:b/>
              </w:rPr>
              <w:t>M</w:t>
            </w:r>
            <w:r>
              <w:rPr>
                <w:b/>
              </w:rPr>
              <w:t>ember</w:t>
            </w:r>
          </w:p>
        </w:tc>
        <w:tc>
          <w:tcPr>
            <w:tcW w:w="3544" w:type="dxa"/>
            <w:shd w:val="clear" w:color="auto" w:fill="auto"/>
          </w:tcPr>
          <w:p w14:paraId="354D51DE" w14:textId="542C3D2C" w:rsidR="00704069" w:rsidRPr="00704069" w:rsidRDefault="00704069" w:rsidP="00EA4C11">
            <w:pPr>
              <w:tabs>
                <w:tab w:val="left" w:pos="1950"/>
              </w:tabs>
              <w:rPr>
                <w:b/>
              </w:rPr>
            </w:pPr>
            <w:r w:rsidRPr="00704069">
              <w:rPr>
                <w:b/>
              </w:rPr>
              <w:t>Employing Organisation</w:t>
            </w:r>
          </w:p>
        </w:tc>
        <w:tc>
          <w:tcPr>
            <w:tcW w:w="2693" w:type="dxa"/>
            <w:shd w:val="clear" w:color="auto" w:fill="auto"/>
          </w:tcPr>
          <w:p w14:paraId="724A7CE0" w14:textId="691641B4" w:rsidR="00704069" w:rsidRPr="00704069" w:rsidRDefault="00704069" w:rsidP="00EA4C11">
            <w:pPr>
              <w:rPr>
                <w:b/>
              </w:rPr>
            </w:pPr>
            <w:r w:rsidRPr="00704069">
              <w:rPr>
                <w:b/>
              </w:rPr>
              <w:t>Appointment</w:t>
            </w:r>
          </w:p>
        </w:tc>
      </w:tr>
      <w:tr w:rsidR="00EA4C11" w14:paraId="02079705" w14:textId="4DACE660" w:rsidTr="00704069">
        <w:tc>
          <w:tcPr>
            <w:tcW w:w="2977" w:type="dxa"/>
            <w:shd w:val="clear" w:color="auto" w:fill="auto"/>
          </w:tcPr>
          <w:p w14:paraId="2F36CD7B" w14:textId="5920F599" w:rsidR="00EA4C11" w:rsidRDefault="00EA4C11" w:rsidP="003941CA">
            <w:r>
              <w:t>Gillian Woolman (Chair)</w:t>
            </w:r>
          </w:p>
        </w:tc>
        <w:tc>
          <w:tcPr>
            <w:tcW w:w="3544" w:type="dxa"/>
            <w:shd w:val="clear" w:color="auto" w:fill="auto"/>
          </w:tcPr>
          <w:p w14:paraId="6475B53C" w14:textId="6422B507" w:rsidR="00EA4C11" w:rsidRDefault="00EA4C11" w:rsidP="00EA4C11">
            <w:pPr>
              <w:tabs>
                <w:tab w:val="left" w:pos="1950"/>
              </w:tabs>
            </w:pPr>
            <w:r>
              <w:t>Audit Scotland</w:t>
            </w:r>
          </w:p>
        </w:tc>
        <w:tc>
          <w:tcPr>
            <w:tcW w:w="2693" w:type="dxa"/>
            <w:shd w:val="clear" w:color="auto" w:fill="auto"/>
          </w:tcPr>
          <w:p w14:paraId="12B69890" w14:textId="26706713" w:rsidR="00EA4C11" w:rsidRPr="00E76A03" w:rsidRDefault="00704069" w:rsidP="00EA4C11">
            <w:r>
              <w:t>Audit Scotland</w:t>
            </w:r>
            <w:r w:rsidR="00DB79F6">
              <w:t>*</w:t>
            </w:r>
          </w:p>
        </w:tc>
      </w:tr>
      <w:tr w:rsidR="00EA4C11" w14:paraId="25552D4D" w14:textId="3DDC6520" w:rsidTr="00704069">
        <w:tc>
          <w:tcPr>
            <w:tcW w:w="2977" w:type="dxa"/>
            <w:shd w:val="clear" w:color="auto" w:fill="auto"/>
          </w:tcPr>
          <w:p w14:paraId="783951F6" w14:textId="607AE378" w:rsidR="00EA4C11" w:rsidRDefault="00EA4C11" w:rsidP="003941CA">
            <w:r>
              <w:t>Hugh Dunn (Vice Chair)</w:t>
            </w:r>
          </w:p>
        </w:tc>
        <w:tc>
          <w:tcPr>
            <w:tcW w:w="3544" w:type="dxa"/>
            <w:shd w:val="clear" w:color="auto" w:fill="auto"/>
          </w:tcPr>
          <w:p w14:paraId="4A0A3E95" w14:textId="1556B867" w:rsidR="00EA4C11" w:rsidRDefault="00EA4C11" w:rsidP="003941CA">
            <w:pPr>
              <w:tabs>
                <w:tab w:val="left" w:pos="2443"/>
              </w:tabs>
            </w:pPr>
            <w:r>
              <w:t>City of Edinburgh Council</w:t>
            </w:r>
          </w:p>
        </w:tc>
        <w:tc>
          <w:tcPr>
            <w:tcW w:w="2693" w:type="dxa"/>
            <w:shd w:val="clear" w:color="auto" w:fill="auto"/>
          </w:tcPr>
          <w:p w14:paraId="060FC069" w14:textId="4235CCC2" w:rsidR="00EA4C11" w:rsidRPr="00E76A03" w:rsidRDefault="00EA4C11" w:rsidP="00704069">
            <w:r>
              <w:t>CIPFA</w:t>
            </w:r>
            <w:r w:rsidR="00DB79F6">
              <w:t>*</w:t>
            </w:r>
          </w:p>
        </w:tc>
      </w:tr>
      <w:tr w:rsidR="0049219F" w14:paraId="4B043113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DB888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Nick Bennett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CFA12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 Moncrieff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25503" w14:textId="77777777" w:rsidR="0049219F" w:rsidRDefault="0049219F" w:rsidP="00ED4EF8">
            <w:r>
              <w:t xml:space="preserve">Audit </w:t>
            </w:r>
          </w:p>
        </w:tc>
      </w:tr>
      <w:tr w:rsidR="00EA4C11" w14:paraId="5B838735" w14:textId="2FFB836D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445E" w14:textId="3EB2429D" w:rsidR="00EA4C11" w:rsidRDefault="00EA4C11" w:rsidP="003941CA">
            <w:r>
              <w:rPr>
                <w:szCs w:val="20"/>
              </w:rPr>
              <w:t xml:space="preserve">Elise Black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2A9AF" w14:textId="0EC17D3E" w:rsidR="00EA4C11" w:rsidRPr="00D05015" w:rsidRDefault="00EA4C11" w:rsidP="003941CA">
            <w:pPr>
              <w:rPr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468C0" w14:textId="412EFE46" w:rsidR="00EA4C11" w:rsidRPr="00D05015" w:rsidRDefault="00704069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EA4C11" w14:paraId="08CCA7B2" w14:textId="5F16F412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E6F3" w14:textId="57B26836" w:rsidR="00EA4C11" w:rsidRDefault="00EA4C11" w:rsidP="003941CA">
            <w:r>
              <w:rPr>
                <w:szCs w:val="20"/>
              </w:rPr>
              <w:t>Hazel Black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6EB4B" w14:textId="2FEE6281" w:rsidR="00EA4C11" w:rsidRPr="00D05015" w:rsidRDefault="00EA4C11" w:rsidP="003941CA">
            <w:pPr>
              <w:rPr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6F1E" w14:textId="42DD8A03" w:rsidR="00704069" w:rsidRPr="00D05015" w:rsidRDefault="00704069" w:rsidP="0070406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117892" w:rsidRPr="00D9122B" w14:paraId="46A6FEBA" w14:textId="77777777" w:rsidTr="00400AE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4DFCF" w14:textId="77777777" w:rsidR="00117892" w:rsidRPr="00D9122B" w:rsidRDefault="00117892" w:rsidP="00400AE4">
            <w:pPr>
              <w:tabs>
                <w:tab w:val="left" w:pos="1470"/>
              </w:tabs>
              <w:rPr>
                <w:szCs w:val="20"/>
              </w:rPr>
            </w:pPr>
            <w:r w:rsidRPr="00D9122B">
              <w:rPr>
                <w:szCs w:val="20"/>
              </w:rPr>
              <w:t>John Boyd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B02EE" w14:textId="77777777" w:rsidR="00117892" w:rsidRPr="00D9122B" w:rsidRDefault="00117892" w:rsidP="00400AE4">
            <w:pPr>
              <w:rPr>
                <w:color w:val="000000"/>
                <w:szCs w:val="20"/>
              </w:rPr>
            </w:pPr>
            <w:r w:rsidRPr="00D9122B">
              <w:rPr>
                <w:color w:val="000000"/>
                <w:szCs w:val="20"/>
              </w:rPr>
              <w:t>Grant Thornton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C5288" w14:textId="77777777" w:rsidR="00117892" w:rsidRPr="00D9122B" w:rsidRDefault="00117892" w:rsidP="00400AE4">
            <w:r w:rsidRPr="00D9122B">
              <w:t>Audit</w:t>
            </w:r>
          </w:p>
        </w:tc>
      </w:tr>
      <w:tr w:rsidR="0049219F" w14:paraId="33CE6D85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6A64D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Gary Devlin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6BB2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 Moncrieff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79A12" w14:textId="77777777" w:rsidR="0049219F" w:rsidRDefault="0049219F" w:rsidP="00ED4EF8">
            <w:r>
              <w:t xml:space="preserve">Audit </w:t>
            </w:r>
          </w:p>
        </w:tc>
      </w:tr>
      <w:tr w:rsidR="0049219F" w14:paraId="77A4FEC4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3545B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Tina Duncan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82BA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Glasgow City Council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9F88" w14:textId="77777777" w:rsidR="0049219F" w:rsidRDefault="0049219F" w:rsidP="00ED4EF8">
            <w:r>
              <w:t>Local Government</w:t>
            </w:r>
          </w:p>
        </w:tc>
      </w:tr>
      <w:tr w:rsidR="00EA4C11" w14:paraId="50B82112" w14:textId="6767B740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A0A51" w14:textId="4DF67552" w:rsidR="00EA4C11" w:rsidRDefault="00EA4C11" w:rsidP="003941CA">
            <w:r>
              <w:rPr>
                <w:szCs w:val="20"/>
              </w:rPr>
              <w:t>Kirsty Flanagan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A972C" w14:textId="000E3F3A" w:rsidR="00EA4C11" w:rsidRPr="00D05015" w:rsidRDefault="00EA4C11" w:rsidP="003941CA">
            <w:pPr>
              <w:rPr>
                <w:szCs w:val="20"/>
              </w:rPr>
            </w:pPr>
            <w:r>
              <w:rPr>
                <w:color w:val="000000"/>
                <w:szCs w:val="20"/>
              </w:rPr>
              <w:t>Argyll &amp; Bute Council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5358" w14:textId="6DBBAB26" w:rsidR="00EA4C11" w:rsidRPr="00D05015" w:rsidRDefault="00EA4C11" w:rsidP="0070406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CIPFA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49219F" w14:paraId="5D838402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43324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Fiona Kordiak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AC41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Audit Scotland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9D26" w14:textId="5289F654" w:rsidR="0049219F" w:rsidRDefault="0049219F" w:rsidP="00ED4EF8">
            <w:pPr>
              <w:rPr>
                <w:color w:val="000000"/>
                <w:szCs w:val="20"/>
              </w:rPr>
            </w:pPr>
            <w:r w:rsidRPr="00704069">
              <w:t>Audit Scotland</w:t>
            </w:r>
            <w:r w:rsidR="00DB79F6">
              <w:t>*</w:t>
            </w:r>
          </w:p>
        </w:tc>
      </w:tr>
      <w:tr w:rsidR="00EA4C11" w14:paraId="7B8775BA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F71FF" w14:textId="4AAE3CCB" w:rsidR="00EA4C11" w:rsidRDefault="00EA4C11" w:rsidP="003941CA">
            <w:pPr>
              <w:rPr>
                <w:szCs w:val="20"/>
              </w:rPr>
            </w:pPr>
            <w:r>
              <w:rPr>
                <w:szCs w:val="20"/>
              </w:rPr>
              <w:t>Ian Lorimer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52B2F" w14:textId="195F1E40" w:rsidR="00EA4C11" w:rsidRDefault="00EA4C11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Angus Council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AB54" w14:textId="7D304145" w:rsidR="00EA4C11" w:rsidRDefault="00EA4C11" w:rsidP="0070406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CIPFA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49219F" w14:paraId="157B7CD8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D440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Joseph McLachlan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D59B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East Ayrshire Council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8943B" w14:textId="77777777" w:rsidR="0049219F" w:rsidRDefault="0049219F" w:rsidP="00ED4EF8">
            <w:r>
              <w:t>Local Government</w:t>
            </w:r>
          </w:p>
        </w:tc>
      </w:tr>
      <w:tr w:rsidR="00EA4C11" w14:paraId="6F04F487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773A9" w14:textId="7CA355B0" w:rsidR="00EA4C11" w:rsidRDefault="00EA4C11" w:rsidP="003941CA">
            <w:pPr>
              <w:rPr>
                <w:szCs w:val="20"/>
              </w:rPr>
            </w:pPr>
            <w:r>
              <w:rPr>
                <w:szCs w:val="20"/>
              </w:rPr>
              <w:t>Paul O’Brien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D2F7" w14:textId="211B4D95" w:rsidR="00EA4C11" w:rsidRDefault="00EA4C11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Audit Scotland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2CE3" w14:textId="3F44EECD" w:rsidR="00EA4C11" w:rsidRDefault="00704069" w:rsidP="003941CA">
            <w:r w:rsidRPr="00704069">
              <w:t>Audit Scotland</w:t>
            </w:r>
            <w:r w:rsidR="00DB79F6">
              <w:t>*</w:t>
            </w:r>
          </w:p>
        </w:tc>
      </w:tr>
      <w:tr w:rsidR="004F343F" w14:paraId="671E86FD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C224C" w14:textId="434949DC" w:rsidR="004F343F" w:rsidRDefault="004F343F" w:rsidP="003941CA">
            <w:pPr>
              <w:rPr>
                <w:szCs w:val="20"/>
              </w:rPr>
            </w:pPr>
            <w:r>
              <w:rPr>
                <w:szCs w:val="20"/>
              </w:rPr>
              <w:t>Jennifer Ogilvie</w:t>
            </w:r>
            <w:r w:rsidR="0042099C">
              <w:rPr>
                <w:szCs w:val="20"/>
              </w:rPr>
              <w:t>#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AC21" w14:textId="764A70D7" w:rsidR="004F343F" w:rsidRDefault="004F343F" w:rsidP="0042099C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West Dunbartonshire </w:t>
            </w:r>
            <w:r w:rsidR="0042099C">
              <w:rPr>
                <w:color w:val="000000"/>
                <w:szCs w:val="20"/>
              </w:rPr>
              <w:t>IJB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444C2" w14:textId="20D7D8BA" w:rsidR="004F343F" w:rsidRDefault="004F343F" w:rsidP="00EA4C11">
            <w:r>
              <w:t>Local Government</w:t>
            </w:r>
            <w:r w:rsidR="0042099C">
              <w:t xml:space="preserve"> (IJB)</w:t>
            </w:r>
          </w:p>
        </w:tc>
      </w:tr>
      <w:tr w:rsidR="0042099C" w14:paraId="687516BD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5C1ED" w14:textId="4B46BA33" w:rsidR="0042099C" w:rsidRDefault="0042099C" w:rsidP="0042099C">
            <w:pPr>
              <w:rPr>
                <w:szCs w:val="20"/>
              </w:rPr>
            </w:pPr>
            <w:r>
              <w:rPr>
                <w:szCs w:val="20"/>
              </w:rPr>
              <w:t>&lt;Vacancy&gt;</w:t>
            </w:r>
            <w:r w:rsidR="009F44BD">
              <w:rPr>
                <w:szCs w:val="20"/>
              </w:rPr>
              <w:t>#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D97F0" w14:textId="01585015" w:rsidR="0042099C" w:rsidRDefault="0042099C" w:rsidP="0042099C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A88F7" w14:textId="71938459" w:rsidR="0042099C" w:rsidRDefault="0042099C" w:rsidP="0042099C">
            <w:r>
              <w:t>Local Government</w:t>
            </w:r>
          </w:p>
        </w:tc>
      </w:tr>
      <w:tr w:rsidR="00704069" w14:paraId="246B6E09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F084A" w14:textId="4869213E" w:rsidR="00704069" w:rsidRDefault="00704069" w:rsidP="003941CA">
            <w:pPr>
              <w:rPr>
                <w:szCs w:val="20"/>
              </w:rPr>
            </w:pPr>
            <w:r>
              <w:rPr>
                <w:szCs w:val="20"/>
              </w:rPr>
              <w:t>&lt;Vacancy&gt;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DD979" w14:textId="5A6210FD" w:rsidR="00704069" w:rsidRDefault="000C00BE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CC196" w14:textId="1929BA6B" w:rsidR="00704069" w:rsidRDefault="00704069" w:rsidP="003941CA">
            <w:r>
              <w:t>Scottish Government</w:t>
            </w:r>
            <w:r w:rsidR="00BF6B6A">
              <w:t>*</w:t>
            </w:r>
          </w:p>
        </w:tc>
      </w:tr>
      <w:tr w:rsidR="000C00BE" w14:paraId="4199F11B" w14:textId="77777777" w:rsidTr="00521B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D5F43" w14:textId="77777777" w:rsidR="000C00BE" w:rsidRDefault="000C00BE" w:rsidP="00521B64">
            <w:pPr>
              <w:rPr>
                <w:szCs w:val="20"/>
              </w:rPr>
            </w:pPr>
            <w:r>
              <w:rPr>
                <w:szCs w:val="20"/>
              </w:rPr>
              <w:t>&lt;Vacancy&gt;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C5499" w14:textId="7F32AE45" w:rsidR="000C00BE" w:rsidRDefault="000C00BE" w:rsidP="00521B6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Local Authority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64176" w14:textId="77777777" w:rsidR="000C00BE" w:rsidRDefault="000C00BE" w:rsidP="00521B64">
            <w:r>
              <w:t>Local Government</w:t>
            </w:r>
          </w:p>
        </w:tc>
      </w:tr>
      <w:tr w:rsidR="00704069" w14:paraId="3A8D5F4B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ADE7A" w14:textId="26F3DA13" w:rsidR="00704069" w:rsidRDefault="00566524" w:rsidP="003941CA">
            <w:pPr>
              <w:rPr>
                <w:szCs w:val="20"/>
              </w:rPr>
            </w:pPr>
            <w:r>
              <w:rPr>
                <w:szCs w:val="20"/>
              </w:rPr>
              <w:t>&lt;Vacancies</w:t>
            </w:r>
            <w:r w:rsidR="00704069">
              <w:rPr>
                <w:szCs w:val="20"/>
              </w:rPr>
              <w:t xml:space="preserve"> (3)&gt;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5E168" w14:textId="77777777" w:rsidR="00704069" w:rsidRDefault="00704069" w:rsidP="003941CA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52FB" w14:textId="405A0449" w:rsidR="00704069" w:rsidRDefault="00704069" w:rsidP="003941CA">
            <w:r>
              <w:t>Co-option</w:t>
            </w:r>
          </w:p>
        </w:tc>
      </w:tr>
      <w:tr w:rsidR="00DB79F6" w14:paraId="51216E6C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5F75" w14:textId="77777777" w:rsidR="00DB79F6" w:rsidRDefault="00DB79F6" w:rsidP="003941CA">
            <w:pPr>
              <w:rPr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1AD86" w14:textId="77777777" w:rsidR="00DB79F6" w:rsidRDefault="00DB79F6" w:rsidP="003941CA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B2FE" w14:textId="12DD66B5" w:rsidR="00DB79F6" w:rsidRDefault="00DB79F6" w:rsidP="00DB79F6">
            <w:r>
              <w:t>*</w:t>
            </w:r>
            <w:r w:rsidRPr="00DB79F6">
              <w:rPr>
                <w:i/>
              </w:rPr>
              <w:t>Funding body nominee</w:t>
            </w:r>
          </w:p>
        </w:tc>
      </w:tr>
      <w:tr w:rsidR="009F44BD" w14:paraId="3BC9D285" w14:textId="77777777" w:rsidTr="000E7A6F"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2D3D6" w14:textId="79B6F165" w:rsidR="009F44BD" w:rsidRDefault="009F44BD" w:rsidP="00B87898">
            <w:pPr>
              <w:rPr>
                <w:color w:val="000000"/>
                <w:szCs w:val="20"/>
              </w:rPr>
            </w:pPr>
            <w:r>
              <w:rPr>
                <w:szCs w:val="20"/>
              </w:rPr>
              <w:t xml:space="preserve"># </w:t>
            </w:r>
            <w:r w:rsidR="00B87898">
              <w:rPr>
                <w:i/>
                <w:szCs w:val="20"/>
              </w:rPr>
              <w:t>For approval under agenda item 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57297" w14:textId="77777777" w:rsidR="009F44BD" w:rsidRDefault="009F44BD" w:rsidP="00DB79F6"/>
        </w:tc>
      </w:tr>
    </w:tbl>
    <w:p w14:paraId="3267D7F1" w14:textId="77777777" w:rsidR="006B3E38" w:rsidRDefault="006B3E38"/>
    <w:tbl>
      <w:tblPr>
        <w:tblW w:w="9180" w:type="dxa"/>
        <w:tblLook w:val="04A0" w:firstRow="1" w:lastRow="0" w:firstColumn="1" w:lastColumn="0" w:noHBand="0" w:noVBand="1"/>
      </w:tblPr>
      <w:tblGrid>
        <w:gridCol w:w="2977"/>
        <w:gridCol w:w="3544"/>
        <w:gridCol w:w="2659"/>
      </w:tblGrid>
      <w:tr w:rsidR="00D05015" w14:paraId="04A295A9" w14:textId="77777777" w:rsidTr="00936613">
        <w:tc>
          <w:tcPr>
            <w:tcW w:w="2977" w:type="dxa"/>
            <w:shd w:val="clear" w:color="auto" w:fill="auto"/>
          </w:tcPr>
          <w:p w14:paraId="56956533" w14:textId="0AA2647F" w:rsidR="00D05015" w:rsidRPr="00A401BE" w:rsidRDefault="00D05015" w:rsidP="003A154B">
            <w:pPr>
              <w:rPr>
                <w:b/>
              </w:rPr>
            </w:pPr>
            <w:r w:rsidRPr="00A401BE">
              <w:rPr>
                <w:b/>
              </w:rPr>
              <w:t>Secretar</w:t>
            </w:r>
            <w:r w:rsidR="00936613">
              <w:rPr>
                <w:b/>
              </w:rPr>
              <w:t>iat</w:t>
            </w:r>
          </w:p>
        </w:tc>
        <w:tc>
          <w:tcPr>
            <w:tcW w:w="3544" w:type="dxa"/>
            <w:shd w:val="clear" w:color="auto" w:fill="auto"/>
          </w:tcPr>
          <w:p w14:paraId="3C584133" w14:textId="67542E47" w:rsidR="00D05015" w:rsidRDefault="00936613" w:rsidP="003A154B">
            <w:pPr>
              <w:tabs>
                <w:tab w:val="left" w:pos="2443"/>
              </w:tabs>
            </w:pPr>
            <w:r>
              <w:t>CIPFA</w:t>
            </w:r>
          </w:p>
        </w:tc>
        <w:tc>
          <w:tcPr>
            <w:tcW w:w="2659" w:type="dxa"/>
            <w:shd w:val="clear" w:color="auto" w:fill="auto"/>
          </w:tcPr>
          <w:p w14:paraId="20CA1C0B" w14:textId="5E2F949F" w:rsidR="00D05015" w:rsidRPr="00E76A03" w:rsidRDefault="00936613" w:rsidP="003A154B">
            <w:r>
              <w:t xml:space="preserve">Gareth Davies </w:t>
            </w:r>
          </w:p>
        </w:tc>
      </w:tr>
    </w:tbl>
    <w:p w14:paraId="2068AE5D" w14:textId="77777777" w:rsidR="00D05015" w:rsidRDefault="00D05015"/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3314FF" w:rsidRPr="003314FF" w14:paraId="0DB66594" w14:textId="77777777" w:rsidTr="00BD7DEC">
        <w:trPr>
          <w:trHeight w:val="1850"/>
        </w:trPr>
        <w:tc>
          <w:tcPr>
            <w:tcW w:w="10348" w:type="dxa"/>
            <w:shd w:val="clear" w:color="auto" w:fill="auto"/>
          </w:tcPr>
          <w:p w14:paraId="6B59CDEC" w14:textId="7B1B36C0" w:rsidR="00704069" w:rsidRDefault="00BF3748" w:rsidP="00704069">
            <w:pPr>
              <w:jc w:val="both"/>
              <w:rPr>
                <w:b/>
                <w:szCs w:val="20"/>
              </w:rPr>
            </w:pPr>
            <w:r>
              <w:rPr>
                <w:szCs w:val="20"/>
              </w:rPr>
              <w:t xml:space="preserve">The </w:t>
            </w:r>
            <w:r w:rsidR="00704069">
              <w:rPr>
                <w:szCs w:val="20"/>
              </w:rPr>
              <w:t xml:space="preserve">LASAAC outcome goal is </w:t>
            </w:r>
            <w:r w:rsidR="00704069" w:rsidRPr="00FF1CDE">
              <w:rPr>
                <w:b/>
                <w:szCs w:val="20"/>
              </w:rPr>
              <w:t>“The determination and application of proper accounting practices to support appropriate financial reporting by Scottish local government.”</w:t>
            </w:r>
          </w:p>
          <w:p w14:paraId="6F3DB8F6" w14:textId="77777777" w:rsidR="00704069" w:rsidRDefault="00704069" w:rsidP="00704069">
            <w:pPr>
              <w:ind w:left="1440"/>
              <w:jc w:val="both"/>
              <w:rPr>
                <w:b/>
                <w:szCs w:val="20"/>
              </w:rPr>
            </w:pPr>
          </w:p>
          <w:p w14:paraId="2DEDBAAB" w14:textId="77777777" w:rsidR="00704069" w:rsidRDefault="00704069" w:rsidP="00704069">
            <w:pPr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LASAAC objectives are:</w:t>
            </w:r>
          </w:p>
          <w:p w14:paraId="0115176B" w14:textId="77777777" w:rsidR="00704069" w:rsidRPr="00FF1CDE" w:rsidRDefault="00704069" w:rsidP="00704069">
            <w:pPr>
              <w:ind w:left="720"/>
              <w:jc w:val="both"/>
              <w:rPr>
                <w:szCs w:val="20"/>
              </w:rPr>
            </w:pPr>
          </w:p>
          <w:p w14:paraId="21300704" w14:textId="77777777" w:rsidR="00704069" w:rsidRPr="00FF1CDE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FF1CDE">
              <w:rPr>
                <w:szCs w:val="20"/>
              </w:rPr>
              <w:t xml:space="preserve">To develop and promote proper accounting practice for local government in Scotland in line with the legislative framework for Scottish local government </w:t>
            </w:r>
          </w:p>
          <w:p w14:paraId="26447617" w14:textId="77777777" w:rsidR="00704069" w:rsidRPr="00FF1CDE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FF1CDE">
              <w:rPr>
                <w:szCs w:val="20"/>
              </w:rPr>
              <w:t>To contribute to the development of a United Kingdom IFRS based Code of Practice for Local Authorities (‘the Code’) and other accounting requirements by working with the CIPFA/LASAAC Local Authority Code Board (‘the Board’) and any associated working groups; to contribute to the formal approval process for the Code and other financial reporting requirements</w:t>
            </w:r>
          </w:p>
          <w:p w14:paraId="7BDEB511" w14:textId="77777777" w:rsidR="00704069" w:rsidRPr="00FF1CDE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FF1CDE">
              <w:rPr>
                <w:szCs w:val="20"/>
              </w:rPr>
              <w:t>To continuously strive for improvement in the quality and relevance of Scottish local government financial reporting</w:t>
            </w:r>
          </w:p>
          <w:p w14:paraId="1B9A6A7B" w14:textId="77777777" w:rsidR="00704069" w:rsidRPr="00704069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704069">
              <w:rPr>
                <w:szCs w:val="20"/>
              </w:rPr>
              <w:t>To co-ordinate, advise and assist in the quantification of the financial impact on Scottish local government of changes to financial reporting requirements and practices</w:t>
            </w:r>
          </w:p>
          <w:p w14:paraId="30D59B5F" w14:textId="0D559B92" w:rsidR="00704069" w:rsidRPr="00704069" w:rsidRDefault="00704069" w:rsidP="009609F8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704069">
              <w:rPr>
                <w:szCs w:val="20"/>
              </w:rPr>
              <w:t>To act as a forum for Scottish local government financial reporting stakeholder discussion on local government accounting matters</w:t>
            </w:r>
          </w:p>
        </w:tc>
      </w:tr>
    </w:tbl>
    <w:p w14:paraId="367466BD" w14:textId="336F668A" w:rsidR="00204230" w:rsidRDefault="00BD7DEC">
      <w:pPr>
        <w:rPr>
          <w:szCs w:val="20"/>
        </w:rPr>
      </w:pPr>
      <w:r>
        <w:rPr>
          <w:szCs w:val="20"/>
        </w:rPr>
        <w:br w:type="page"/>
      </w:r>
    </w:p>
    <w:tbl>
      <w:tblPr>
        <w:tblpPr w:leftFromText="180" w:rightFromText="180" w:tblpY="750"/>
        <w:tblW w:w="8828" w:type="dxa"/>
        <w:tblLayout w:type="fixed"/>
        <w:tblLook w:val="04A0" w:firstRow="1" w:lastRow="0" w:firstColumn="1" w:lastColumn="0" w:noHBand="0" w:noVBand="1"/>
      </w:tblPr>
      <w:tblGrid>
        <w:gridCol w:w="709"/>
        <w:gridCol w:w="4717"/>
        <w:gridCol w:w="1276"/>
        <w:gridCol w:w="2126"/>
      </w:tblGrid>
      <w:tr w:rsidR="0007443B" w:rsidRPr="003355C9" w14:paraId="4AEBC9FB" w14:textId="77777777" w:rsidTr="00240DEF">
        <w:trPr>
          <w:tblHeader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35CA105" w14:textId="77777777" w:rsidR="0007443B" w:rsidRPr="00FD386B" w:rsidRDefault="0007443B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lastRenderedPageBreak/>
              <w:br w:type="page"/>
            </w:r>
          </w:p>
        </w:tc>
        <w:tc>
          <w:tcPr>
            <w:tcW w:w="81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4825BC" w14:textId="61BDC2A2" w:rsidR="0007443B" w:rsidRDefault="00AC0972" w:rsidP="000C34FA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LASAAC</w:t>
            </w:r>
          </w:p>
          <w:p w14:paraId="3ADC460F" w14:textId="3BB4D683" w:rsidR="0007443B" w:rsidRPr="0007443B" w:rsidRDefault="00A401BE" w:rsidP="000C34FA">
            <w:pPr>
              <w:rPr>
                <w:szCs w:val="20"/>
              </w:rPr>
            </w:pPr>
            <w:r>
              <w:rPr>
                <w:szCs w:val="20"/>
              </w:rPr>
              <w:t xml:space="preserve">14:00pm </w:t>
            </w:r>
            <w:r w:rsidR="00762787">
              <w:rPr>
                <w:szCs w:val="20"/>
              </w:rPr>
              <w:t>2</w:t>
            </w:r>
            <w:r w:rsidR="00867081">
              <w:rPr>
                <w:szCs w:val="20"/>
              </w:rPr>
              <w:t>0 August</w:t>
            </w:r>
            <w:r w:rsidR="002028E2">
              <w:rPr>
                <w:szCs w:val="20"/>
              </w:rPr>
              <w:t xml:space="preserve"> </w:t>
            </w:r>
            <w:r w:rsidR="00762787">
              <w:rPr>
                <w:szCs w:val="20"/>
              </w:rPr>
              <w:t>2019</w:t>
            </w:r>
          </w:p>
          <w:p w14:paraId="22DD436A" w14:textId="77777777" w:rsidR="0007443B" w:rsidRDefault="00AC0972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CIPFA, 160 Dundee Street, Edinburgh EH11 1DQ</w:t>
            </w:r>
          </w:p>
          <w:p w14:paraId="599F2F70" w14:textId="4FF2BBDC" w:rsidR="00AF5A99" w:rsidRPr="003355C9" w:rsidRDefault="00AF5A99" w:rsidP="00E844B1">
            <w:pPr>
              <w:tabs>
                <w:tab w:val="right" w:pos="9214"/>
              </w:tabs>
              <w:rPr>
                <w:b/>
                <w:szCs w:val="20"/>
              </w:rPr>
            </w:pPr>
            <w:r w:rsidRPr="00E844B1">
              <w:rPr>
                <w:szCs w:val="20"/>
              </w:rPr>
              <w:t xml:space="preserve">Telephone Conference: </w:t>
            </w:r>
            <w:r w:rsidRPr="00E844B1">
              <w:t xml:space="preserve"> </w:t>
            </w:r>
            <w:r w:rsidR="00E844B1" w:rsidRPr="00E844B1">
              <w:t>0330 221 9929 PIN 506 840 341#</w:t>
            </w:r>
          </w:p>
        </w:tc>
      </w:tr>
      <w:tr w:rsidR="00204230" w:rsidRPr="003355C9" w14:paraId="209E27B0" w14:textId="77777777" w:rsidTr="00240DEF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596509" w14:textId="693FC697" w:rsidR="00204230" w:rsidRPr="00FD386B" w:rsidRDefault="00204230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br w:type="page"/>
            </w:r>
          </w:p>
        </w:tc>
        <w:tc>
          <w:tcPr>
            <w:tcW w:w="4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91C1" w14:textId="5CCEAAB7" w:rsidR="00204230" w:rsidRPr="003355C9" w:rsidRDefault="00204230" w:rsidP="0004782B">
            <w:pPr>
              <w:rPr>
                <w:b/>
                <w:szCs w:val="20"/>
              </w:rPr>
            </w:pPr>
            <w:r w:rsidRPr="003355C9">
              <w:rPr>
                <w:b/>
                <w:szCs w:val="20"/>
              </w:rPr>
              <w:t>Agenda item</w:t>
            </w:r>
            <w:r>
              <w:rPr>
                <w:b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3996AFE" w14:textId="7F782683" w:rsidR="00204230" w:rsidRDefault="00204230" w:rsidP="0004782B">
            <w:pPr>
              <w:tabs>
                <w:tab w:val="right" w:pos="9214"/>
              </w:tabs>
              <w:rPr>
                <w:b/>
                <w:szCs w:val="20"/>
              </w:rPr>
            </w:pPr>
            <w:r w:rsidRPr="003355C9">
              <w:rPr>
                <w:b/>
                <w:szCs w:val="20"/>
              </w:rPr>
              <w:t>Paper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D8F0" w14:textId="470A84F8" w:rsidR="00204230" w:rsidRPr="003355C9" w:rsidRDefault="00A401BE" w:rsidP="000C34FA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Action</w:t>
            </w:r>
          </w:p>
        </w:tc>
      </w:tr>
      <w:tr w:rsidR="00B25A21" w:rsidRPr="00204230" w14:paraId="1E16C317" w14:textId="77777777" w:rsidTr="00240DEF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1F3EEF" w14:textId="77777777" w:rsidR="00B25A21" w:rsidRPr="00204230" w:rsidRDefault="00B25A21" w:rsidP="000C34FA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81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E1E4E4" w14:textId="62E4591D" w:rsidR="00B25A21" w:rsidRPr="00204230" w:rsidRDefault="00A401BE" w:rsidP="00A401BE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Administration</w:t>
            </w:r>
            <w:r w:rsidR="006E2F09">
              <w:rPr>
                <w:b/>
                <w:szCs w:val="20"/>
              </w:rPr>
              <w:t xml:space="preserve"> </w:t>
            </w:r>
          </w:p>
        </w:tc>
      </w:tr>
      <w:tr w:rsidR="006E2F09" w:rsidRPr="00ED73AA" w14:paraId="12123414" w14:textId="77777777" w:rsidTr="00240DEF">
        <w:trPr>
          <w:tblHeader/>
        </w:trPr>
        <w:tc>
          <w:tcPr>
            <w:tcW w:w="709" w:type="dxa"/>
            <w:shd w:val="clear" w:color="auto" w:fill="auto"/>
          </w:tcPr>
          <w:p w14:paraId="6AD77931" w14:textId="6E3F92E5" w:rsidR="006E2F09" w:rsidRPr="00ED73AA" w:rsidRDefault="006E2F0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B4E3C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67512B95" w14:textId="3F6A6F58" w:rsidR="006E2F09" w:rsidRPr="00ED73AA" w:rsidRDefault="00A401BE" w:rsidP="0004782B">
            <w:pPr>
              <w:tabs>
                <w:tab w:val="right" w:pos="9214"/>
              </w:tabs>
              <w:ind w:right="215"/>
              <w:rPr>
                <w:szCs w:val="20"/>
              </w:rPr>
            </w:pPr>
            <w:r>
              <w:rPr>
                <w:szCs w:val="20"/>
              </w:rPr>
              <w:t>Apologies</w:t>
            </w:r>
          </w:p>
        </w:tc>
        <w:tc>
          <w:tcPr>
            <w:tcW w:w="1276" w:type="dxa"/>
          </w:tcPr>
          <w:p w14:paraId="3001EACA" w14:textId="0AA3FD37" w:rsidR="006E2F09" w:rsidRPr="00ED73AA" w:rsidRDefault="006E2F09" w:rsidP="000C34FA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499244B" w14:textId="5035E445" w:rsidR="006E2F09" w:rsidRDefault="00A401BE" w:rsidP="00A401BE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Note</w:t>
            </w:r>
          </w:p>
        </w:tc>
      </w:tr>
      <w:tr w:rsidR="00204230" w:rsidRPr="00ED73AA" w14:paraId="5E1E2AB5" w14:textId="77777777" w:rsidTr="00240DEF">
        <w:trPr>
          <w:tblHeader/>
        </w:trPr>
        <w:tc>
          <w:tcPr>
            <w:tcW w:w="709" w:type="dxa"/>
            <w:shd w:val="clear" w:color="auto" w:fill="auto"/>
          </w:tcPr>
          <w:p w14:paraId="46FA1F22" w14:textId="147BDB19" w:rsidR="00204230" w:rsidRPr="00035916" w:rsidRDefault="00FB25D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2</w:t>
            </w:r>
            <w:r w:rsidR="002028E2" w:rsidRPr="00035916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04893B1D" w14:textId="62E5A6ED" w:rsidR="00E2265E" w:rsidRPr="00035916" w:rsidRDefault="00A401BE" w:rsidP="00867081">
            <w:pPr>
              <w:tabs>
                <w:tab w:val="right" w:pos="9214"/>
              </w:tabs>
              <w:ind w:right="215"/>
              <w:rPr>
                <w:szCs w:val="20"/>
              </w:rPr>
            </w:pPr>
            <w:r w:rsidRPr="00035916">
              <w:rPr>
                <w:szCs w:val="20"/>
              </w:rPr>
              <w:t xml:space="preserve">Minutes and Actions from </w:t>
            </w:r>
            <w:r w:rsidR="00867081">
              <w:rPr>
                <w:szCs w:val="20"/>
              </w:rPr>
              <w:t>22 May</w:t>
            </w:r>
            <w:r w:rsidR="002028E2" w:rsidRPr="00035916">
              <w:rPr>
                <w:szCs w:val="20"/>
              </w:rPr>
              <w:t xml:space="preserve"> </w:t>
            </w:r>
            <w:r w:rsidR="00762787" w:rsidRPr="00035916">
              <w:rPr>
                <w:szCs w:val="20"/>
              </w:rPr>
              <w:t>2</w:t>
            </w:r>
            <w:r w:rsidR="007C00A9" w:rsidRPr="00035916">
              <w:rPr>
                <w:szCs w:val="20"/>
              </w:rPr>
              <w:t>018</w:t>
            </w:r>
          </w:p>
        </w:tc>
        <w:tc>
          <w:tcPr>
            <w:tcW w:w="1276" w:type="dxa"/>
          </w:tcPr>
          <w:p w14:paraId="0E4C9D2F" w14:textId="17DCE692" w:rsidR="00204230" w:rsidRPr="00035916" w:rsidRDefault="00A401BE" w:rsidP="00C552EB">
            <w:pPr>
              <w:tabs>
                <w:tab w:val="right" w:pos="9214"/>
              </w:tabs>
              <w:rPr>
                <w:szCs w:val="20"/>
              </w:rPr>
            </w:pPr>
            <w:r w:rsidRPr="00035916">
              <w:rPr>
                <w:szCs w:val="20"/>
              </w:rPr>
              <w:t xml:space="preserve">Papers </w:t>
            </w:r>
          </w:p>
        </w:tc>
        <w:tc>
          <w:tcPr>
            <w:tcW w:w="2126" w:type="dxa"/>
            <w:shd w:val="clear" w:color="auto" w:fill="auto"/>
          </w:tcPr>
          <w:p w14:paraId="1FAD8042" w14:textId="5C3DDA80" w:rsidR="00827A82" w:rsidRPr="00ED73AA" w:rsidRDefault="00C552EB" w:rsidP="00392339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Approve</w:t>
            </w:r>
          </w:p>
        </w:tc>
      </w:tr>
      <w:tr w:rsidR="00F56BB7" w:rsidRPr="00ED73AA" w14:paraId="2099274D" w14:textId="77777777" w:rsidTr="00240DEF">
        <w:trPr>
          <w:tblHeader/>
        </w:trPr>
        <w:tc>
          <w:tcPr>
            <w:tcW w:w="709" w:type="dxa"/>
            <w:shd w:val="clear" w:color="auto" w:fill="auto"/>
          </w:tcPr>
          <w:p w14:paraId="02F4D1DD" w14:textId="4CA4F4BB" w:rsidR="00F56BB7" w:rsidRPr="00035916" w:rsidRDefault="00FB25D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3</w:t>
            </w:r>
            <w:r w:rsidR="00F56BB7" w:rsidRPr="00035916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4E341253" w14:textId="77777777" w:rsidR="00762787" w:rsidRDefault="00A401BE" w:rsidP="002028E2">
            <w:pPr>
              <w:tabs>
                <w:tab w:val="right" w:pos="9214"/>
              </w:tabs>
              <w:ind w:right="215"/>
              <w:rPr>
                <w:szCs w:val="20"/>
              </w:rPr>
            </w:pPr>
            <w:r w:rsidRPr="00035916">
              <w:rPr>
                <w:szCs w:val="20"/>
              </w:rPr>
              <w:t>Membership</w:t>
            </w:r>
            <w:r w:rsidR="00B20463" w:rsidRPr="00035916">
              <w:rPr>
                <w:szCs w:val="20"/>
              </w:rPr>
              <w:t xml:space="preserve"> and</w:t>
            </w:r>
            <w:r w:rsidR="00C552EB" w:rsidRPr="00035916">
              <w:rPr>
                <w:szCs w:val="20"/>
              </w:rPr>
              <w:t xml:space="preserve"> A</w:t>
            </w:r>
            <w:r w:rsidRPr="00035916">
              <w:rPr>
                <w:szCs w:val="20"/>
              </w:rPr>
              <w:t>ttendance</w:t>
            </w:r>
          </w:p>
          <w:p w14:paraId="0523C9B4" w14:textId="1C7D7AC8" w:rsidR="002028E2" w:rsidRPr="00C8644D" w:rsidRDefault="00C8644D" w:rsidP="00FB25D9">
            <w:pPr>
              <w:pStyle w:val="ListParagraph"/>
              <w:numPr>
                <w:ilvl w:val="0"/>
                <w:numId w:val="34"/>
              </w:numPr>
              <w:tabs>
                <w:tab w:val="right" w:pos="9214"/>
              </w:tabs>
              <w:ind w:left="317" w:right="215" w:hanging="141"/>
              <w:rPr>
                <w:rFonts w:ascii="Verdana" w:hAnsi="Verdana"/>
                <w:sz w:val="20"/>
                <w:szCs w:val="20"/>
              </w:rPr>
            </w:pPr>
            <w:r w:rsidRPr="00C8644D">
              <w:rPr>
                <w:rFonts w:ascii="Verdana" w:hAnsi="Verdana"/>
                <w:sz w:val="20"/>
                <w:szCs w:val="20"/>
              </w:rPr>
              <w:t xml:space="preserve">Proposed change to IJB representation on LASAAC </w:t>
            </w:r>
          </w:p>
        </w:tc>
        <w:tc>
          <w:tcPr>
            <w:tcW w:w="1276" w:type="dxa"/>
          </w:tcPr>
          <w:p w14:paraId="48FDBDA2" w14:textId="05850C84" w:rsidR="00F56BB7" w:rsidRPr="00035916" w:rsidRDefault="00A401BE" w:rsidP="000C34FA">
            <w:pPr>
              <w:tabs>
                <w:tab w:val="right" w:pos="9214"/>
              </w:tabs>
              <w:rPr>
                <w:szCs w:val="20"/>
              </w:rPr>
            </w:pPr>
            <w:r w:rsidRPr="00035916">
              <w:rPr>
                <w:szCs w:val="20"/>
              </w:rPr>
              <w:t>P</w:t>
            </w:r>
            <w:r w:rsidR="00C552EB" w:rsidRPr="00035916">
              <w:rPr>
                <w:szCs w:val="20"/>
              </w:rPr>
              <w:t>aper</w:t>
            </w:r>
            <w:r w:rsidRPr="00035916">
              <w:rPr>
                <w:szCs w:val="20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4960C602" w14:textId="66DEF43A" w:rsidR="00F56BB7" w:rsidRDefault="00FB25D9" w:rsidP="00C40736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Approve / Note</w:t>
            </w:r>
          </w:p>
        </w:tc>
      </w:tr>
      <w:tr w:rsidR="00867081" w:rsidRPr="00ED73AA" w14:paraId="0DA3208B" w14:textId="77777777" w:rsidTr="00240DEF">
        <w:trPr>
          <w:tblHeader/>
        </w:trPr>
        <w:tc>
          <w:tcPr>
            <w:tcW w:w="709" w:type="dxa"/>
            <w:shd w:val="clear" w:color="auto" w:fill="auto"/>
          </w:tcPr>
          <w:p w14:paraId="6ECFD92A" w14:textId="0E48F7A3" w:rsidR="00867081" w:rsidRPr="00035916" w:rsidRDefault="00FB25D9" w:rsidP="00F56BB7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4</w:t>
            </w:r>
            <w:r w:rsidR="00867081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36CB216F" w14:textId="2050D8FF" w:rsidR="00867081" w:rsidRPr="00035916" w:rsidRDefault="00FB25D9" w:rsidP="0004782B">
            <w:pPr>
              <w:tabs>
                <w:tab w:val="right" w:pos="9214"/>
              </w:tabs>
              <w:ind w:right="215"/>
              <w:rPr>
                <w:szCs w:val="20"/>
              </w:rPr>
            </w:pPr>
            <w:r>
              <w:rPr>
                <w:szCs w:val="20"/>
              </w:rPr>
              <w:t>Annual Report 2018/19</w:t>
            </w:r>
          </w:p>
        </w:tc>
        <w:tc>
          <w:tcPr>
            <w:tcW w:w="1276" w:type="dxa"/>
          </w:tcPr>
          <w:p w14:paraId="29CE7EDC" w14:textId="58A16BA1" w:rsidR="00867081" w:rsidRPr="00035916" w:rsidRDefault="00FB25D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 xml:space="preserve">Paper </w:t>
            </w:r>
          </w:p>
        </w:tc>
        <w:tc>
          <w:tcPr>
            <w:tcW w:w="2126" w:type="dxa"/>
            <w:shd w:val="clear" w:color="auto" w:fill="auto"/>
          </w:tcPr>
          <w:p w14:paraId="71E58819" w14:textId="43AAD3C8" w:rsidR="00867081" w:rsidRDefault="00FB25D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Note</w:t>
            </w:r>
          </w:p>
        </w:tc>
      </w:tr>
      <w:tr w:rsidR="00ED73AA" w:rsidRPr="00ED73AA" w14:paraId="3B1983D9" w14:textId="77777777" w:rsidTr="00240DEF">
        <w:trPr>
          <w:tblHeader/>
        </w:trPr>
        <w:tc>
          <w:tcPr>
            <w:tcW w:w="709" w:type="dxa"/>
            <w:shd w:val="clear" w:color="auto" w:fill="auto"/>
          </w:tcPr>
          <w:p w14:paraId="1DD9D135" w14:textId="09F0FBAB" w:rsidR="00ED73AA" w:rsidRPr="00035916" w:rsidRDefault="002028E2" w:rsidP="00F56BB7">
            <w:pPr>
              <w:tabs>
                <w:tab w:val="right" w:pos="9214"/>
              </w:tabs>
              <w:rPr>
                <w:szCs w:val="20"/>
              </w:rPr>
            </w:pPr>
            <w:r w:rsidRPr="00035916">
              <w:rPr>
                <w:szCs w:val="20"/>
              </w:rPr>
              <w:t>5</w:t>
            </w:r>
            <w:r w:rsidR="00F56BB7" w:rsidRPr="00035916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53A58A73" w14:textId="054C73B0" w:rsidR="00392339" w:rsidRPr="00035916" w:rsidRDefault="002028E2" w:rsidP="0004782B">
            <w:pPr>
              <w:tabs>
                <w:tab w:val="right" w:pos="9214"/>
              </w:tabs>
              <w:ind w:right="215"/>
              <w:rPr>
                <w:szCs w:val="20"/>
              </w:rPr>
            </w:pPr>
            <w:r w:rsidRPr="00035916">
              <w:rPr>
                <w:szCs w:val="20"/>
              </w:rPr>
              <w:t>Work Plan 2019/20</w:t>
            </w:r>
          </w:p>
          <w:p w14:paraId="483BB219" w14:textId="635BCBC7" w:rsidR="0004782B" w:rsidRPr="00035916" w:rsidRDefault="0004782B" w:rsidP="0004782B">
            <w:pPr>
              <w:tabs>
                <w:tab w:val="right" w:pos="9214"/>
              </w:tabs>
              <w:ind w:right="215"/>
              <w:rPr>
                <w:szCs w:val="20"/>
              </w:rPr>
            </w:pPr>
          </w:p>
        </w:tc>
        <w:tc>
          <w:tcPr>
            <w:tcW w:w="1276" w:type="dxa"/>
          </w:tcPr>
          <w:p w14:paraId="352C4CBD" w14:textId="4306E460" w:rsidR="00ED73AA" w:rsidRPr="00035916" w:rsidRDefault="00DD2C8C" w:rsidP="000C34FA">
            <w:pPr>
              <w:tabs>
                <w:tab w:val="right" w:pos="9214"/>
              </w:tabs>
              <w:rPr>
                <w:szCs w:val="20"/>
              </w:rPr>
            </w:pPr>
            <w:r w:rsidRPr="00035916">
              <w:rPr>
                <w:szCs w:val="20"/>
              </w:rPr>
              <w:t xml:space="preserve">Paper </w:t>
            </w:r>
          </w:p>
        </w:tc>
        <w:tc>
          <w:tcPr>
            <w:tcW w:w="2126" w:type="dxa"/>
            <w:shd w:val="clear" w:color="auto" w:fill="auto"/>
          </w:tcPr>
          <w:p w14:paraId="7F88B876" w14:textId="21FC4AD0" w:rsidR="00E2265E" w:rsidRPr="00ED73AA" w:rsidRDefault="0039233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Approve</w:t>
            </w:r>
          </w:p>
        </w:tc>
      </w:tr>
      <w:tr w:rsidR="00CB4E3C" w:rsidRPr="003355C9" w14:paraId="4F5997D1" w14:textId="77777777" w:rsidTr="00240D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C0F0162" w14:textId="290CE435" w:rsidR="00CB4E3C" w:rsidRPr="00035916" w:rsidRDefault="00CB4E3C" w:rsidP="00CB4E3C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4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6B4E937" w14:textId="60865F6C" w:rsidR="00CB4E3C" w:rsidRPr="00035916" w:rsidRDefault="00CB4E3C" w:rsidP="00392339">
            <w:pPr>
              <w:tabs>
                <w:tab w:val="right" w:pos="9214"/>
              </w:tabs>
              <w:ind w:right="95"/>
              <w:rPr>
                <w:b/>
                <w:szCs w:val="20"/>
              </w:rPr>
            </w:pPr>
            <w:r w:rsidRPr="00035916">
              <w:rPr>
                <w:b/>
                <w:szCs w:val="20"/>
              </w:rPr>
              <w:t>Core Business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63C0F0" w14:textId="77777777" w:rsidR="00CB4E3C" w:rsidRPr="00035916" w:rsidRDefault="00CB4E3C" w:rsidP="00CB4E3C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EEDAEDA" w14:textId="77777777" w:rsidR="00CB4E3C" w:rsidRDefault="00CB4E3C" w:rsidP="00CB4E3C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</w:tr>
      <w:tr w:rsidR="00204230" w:rsidRPr="003355C9" w14:paraId="0E8A8434" w14:textId="77777777" w:rsidTr="00240DEF">
        <w:tc>
          <w:tcPr>
            <w:tcW w:w="709" w:type="dxa"/>
            <w:shd w:val="clear" w:color="auto" w:fill="auto"/>
          </w:tcPr>
          <w:p w14:paraId="50C0D99E" w14:textId="0BDD1893" w:rsidR="00204230" w:rsidRPr="00035916" w:rsidRDefault="00240DEF" w:rsidP="000C34FA">
            <w:pPr>
              <w:tabs>
                <w:tab w:val="right" w:pos="9214"/>
              </w:tabs>
              <w:rPr>
                <w:szCs w:val="20"/>
              </w:rPr>
            </w:pPr>
            <w:r w:rsidRPr="00035916">
              <w:rPr>
                <w:szCs w:val="20"/>
              </w:rPr>
              <w:t>6</w:t>
            </w:r>
            <w:r w:rsidR="00DD2C8C" w:rsidRPr="00035916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116951AD" w14:textId="47BA1376" w:rsidR="00204230" w:rsidRPr="00035916" w:rsidRDefault="00392339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035916">
              <w:rPr>
                <w:szCs w:val="20"/>
              </w:rPr>
              <w:t>CIPFA-LASAAC Code Board</w:t>
            </w:r>
            <w:r w:rsidR="000550E8" w:rsidRPr="00035916">
              <w:rPr>
                <w:szCs w:val="20"/>
              </w:rPr>
              <w:t>:</w:t>
            </w:r>
            <w:r w:rsidR="00240DEF" w:rsidRPr="00035916">
              <w:rPr>
                <w:szCs w:val="20"/>
              </w:rPr>
              <w:t xml:space="preserve"> Overview</w:t>
            </w:r>
            <w:r w:rsidR="00FB25D9">
              <w:rPr>
                <w:szCs w:val="20"/>
              </w:rPr>
              <w:t xml:space="preserve"> and ITC</w:t>
            </w:r>
          </w:p>
          <w:p w14:paraId="106F1412" w14:textId="77777777" w:rsidR="00204230" w:rsidRPr="00035916" w:rsidRDefault="00204230" w:rsidP="00107251">
            <w:pPr>
              <w:pStyle w:val="ListParagraph"/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37E512BF" w14:textId="4262BD53" w:rsidR="000E188A" w:rsidRPr="00035916" w:rsidRDefault="00FB4342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035916">
              <w:rPr>
                <w:szCs w:val="20"/>
              </w:rPr>
              <w:t>Paper</w:t>
            </w:r>
          </w:p>
          <w:p w14:paraId="4C06B7FE" w14:textId="68AC4CCB" w:rsidR="00204230" w:rsidRPr="00035916" w:rsidRDefault="00204230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061AF30" w14:textId="74209B8C" w:rsidR="00204230" w:rsidRPr="003355C9" w:rsidRDefault="00392339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Note</w:t>
            </w:r>
          </w:p>
        </w:tc>
      </w:tr>
      <w:tr w:rsidR="00240DEF" w:rsidRPr="003355C9" w14:paraId="6CFF660C" w14:textId="77777777" w:rsidTr="00240DEF">
        <w:tc>
          <w:tcPr>
            <w:tcW w:w="709" w:type="dxa"/>
            <w:shd w:val="clear" w:color="auto" w:fill="auto"/>
          </w:tcPr>
          <w:p w14:paraId="39392E78" w14:textId="13056469" w:rsidR="00240DEF" w:rsidRDefault="00240DEF" w:rsidP="00240DEF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7.</w:t>
            </w:r>
          </w:p>
        </w:tc>
        <w:tc>
          <w:tcPr>
            <w:tcW w:w="4717" w:type="dxa"/>
            <w:shd w:val="clear" w:color="auto" w:fill="auto"/>
          </w:tcPr>
          <w:p w14:paraId="70AC59B7" w14:textId="49EDED6C" w:rsidR="00240DEF" w:rsidRDefault="00240DEF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 xml:space="preserve">CIPFA-LASAAC: </w:t>
            </w:r>
            <w:r w:rsidR="00FB25D9">
              <w:rPr>
                <w:szCs w:val="20"/>
              </w:rPr>
              <w:t>Discussion Papers Outline</w:t>
            </w:r>
          </w:p>
          <w:p w14:paraId="00510CEC" w14:textId="7179472E" w:rsidR="00240DEF" w:rsidRDefault="00240DEF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40696AE3" w14:textId="17A997B3" w:rsidR="00240DEF" w:rsidRDefault="00FB25D9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Paper</w:t>
            </w:r>
          </w:p>
        </w:tc>
        <w:tc>
          <w:tcPr>
            <w:tcW w:w="2126" w:type="dxa"/>
            <w:shd w:val="clear" w:color="auto" w:fill="auto"/>
          </w:tcPr>
          <w:p w14:paraId="2736664D" w14:textId="7DA3AFD2" w:rsidR="00240DEF" w:rsidRDefault="00240DEF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Discuss</w:t>
            </w:r>
          </w:p>
        </w:tc>
      </w:tr>
      <w:tr w:rsidR="00240DEF" w:rsidRPr="007F1EB3" w14:paraId="2BC352C0" w14:textId="77777777" w:rsidTr="00240DEF">
        <w:tc>
          <w:tcPr>
            <w:tcW w:w="709" w:type="dxa"/>
            <w:shd w:val="clear" w:color="auto" w:fill="auto"/>
          </w:tcPr>
          <w:p w14:paraId="4C0D79FD" w14:textId="360A9984" w:rsidR="00240DEF" w:rsidRPr="007F1EB3" w:rsidRDefault="00240DEF" w:rsidP="00240DEF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8</w:t>
            </w:r>
            <w:r w:rsidRPr="007F1EB3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316736D4" w14:textId="77777777" w:rsidR="00240DEF" w:rsidRPr="00793E43" w:rsidRDefault="00793E43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2018</w:t>
            </w:r>
            <w:r w:rsidRPr="00793E43">
              <w:rPr>
                <w:szCs w:val="20"/>
              </w:rPr>
              <w:t>/19 Accounts Closure Feedback</w:t>
            </w:r>
          </w:p>
          <w:p w14:paraId="4AE1001B" w14:textId="77777777" w:rsidR="00793E43" w:rsidRPr="00793E43" w:rsidRDefault="00793E43" w:rsidP="00793E43">
            <w:pPr>
              <w:pStyle w:val="ListParagraph"/>
              <w:numPr>
                <w:ilvl w:val="0"/>
                <w:numId w:val="34"/>
              </w:numPr>
              <w:tabs>
                <w:tab w:val="right" w:pos="9214"/>
              </w:tabs>
              <w:ind w:right="95"/>
              <w:rPr>
                <w:rFonts w:ascii="Verdana" w:hAnsi="Verdana"/>
                <w:sz w:val="20"/>
                <w:szCs w:val="20"/>
              </w:rPr>
            </w:pPr>
            <w:r w:rsidRPr="00793E43">
              <w:rPr>
                <w:rFonts w:ascii="Verdana" w:hAnsi="Verdana"/>
                <w:sz w:val="20"/>
                <w:szCs w:val="20"/>
              </w:rPr>
              <w:t>IFRS 15 Revenue from Contracts..</w:t>
            </w:r>
          </w:p>
          <w:p w14:paraId="5B7C9121" w14:textId="77777777" w:rsidR="00793E43" w:rsidRPr="00793E43" w:rsidRDefault="00793E43" w:rsidP="00793E43">
            <w:pPr>
              <w:pStyle w:val="ListParagraph"/>
              <w:numPr>
                <w:ilvl w:val="0"/>
                <w:numId w:val="34"/>
              </w:numPr>
              <w:tabs>
                <w:tab w:val="right" w:pos="9214"/>
              </w:tabs>
              <w:ind w:right="95"/>
              <w:rPr>
                <w:rFonts w:ascii="Verdana" w:hAnsi="Verdana"/>
                <w:sz w:val="20"/>
                <w:szCs w:val="20"/>
              </w:rPr>
            </w:pPr>
            <w:r w:rsidRPr="00793E43">
              <w:rPr>
                <w:rFonts w:ascii="Verdana" w:hAnsi="Verdana"/>
                <w:sz w:val="20"/>
                <w:szCs w:val="20"/>
              </w:rPr>
              <w:t>IFRS 9 Financial Instruments</w:t>
            </w:r>
          </w:p>
          <w:p w14:paraId="389388C6" w14:textId="77777777" w:rsidR="00793E43" w:rsidRPr="00793E43" w:rsidRDefault="00793E43" w:rsidP="00793E43">
            <w:pPr>
              <w:pStyle w:val="ListParagraph"/>
              <w:numPr>
                <w:ilvl w:val="0"/>
                <w:numId w:val="34"/>
              </w:numPr>
              <w:tabs>
                <w:tab w:val="right" w:pos="9214"/>
              </w:tabs>
              <w:ind w:right="95"/>
              <w:rPr>
                <w:rFonts w:ascii="Verdana" w:hAnsi="Verdana"/>
                <w:sz w:val="20"/>
                <w:szCs w:val="20"/>
              </w:rPr>
            </w:pPr>
            <w:r w:rsidRPr="00793E43">
              <w:rPr>
                <w:rFonts w:ascii="Verdana" w:hAnsi="Verdana"/>
                <w:sz w:val="20"/>
                <w:szCs w:val="20"/>
              </w:rPr>
              <w:t>Pensions (McCloud etc)</w:t>
            </w:r>
          </w:p>
          <w:p w14:paraId="0EF2EAC6" w14:textId="77777777" w:rsidR="00793E43" w:rsidRPr="00793E43" w:rsidRDefault="00793E43" w:rsidP="00793E43">
            <w:pPr>
              <w:pStyle w:val="ListParagraph"/>
              <w:numPr>
                <w:ilvl w:val="0"/>
                <w:numId w:val="34"/>
              </w:numPr>
              <w:tabs>
                <w:tab w:val="right" w:pos="9214"/>
              </w:tabs>
              <w:ind w:right="95"/>
              <w:rPr>
                <w:rFonts w:ascii="Verdana" w:hAnsi="Verdana"/>
                <w:sz w:val="20"/>
                <w:szCs w:val="20"/>
              </w:rPr>
            </w:pPr>
            <w:r w:rsidRPr="00793E43">
              <w:rPr>
                <w:rFonts w:ascii="Verdana" w:hAnsi="Verdana"/>
                <w:sz w:val="20"/>
                <w:szCs w:val="20"/>
              </w:rPr>
              <w:t>Other items</w:t>
            </w:r>
          </w:p>
          <w:p w14:paraId="7704FD71" w14:textId="3E46AE25" w:rsidR="00793E43" w:rsidRPr="00793E43" w:rsidRDefault="00793E43" w:rsidP="00793E43">
            <w:pPr>
              <w:pStyle w:val="ListParagraph"/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5F2AFAD9" w14:textId="77777777" w:rsidR="00240DEF" w:rsidRDefault="00793E43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  <w:p w14:paraId="157BDA6E" w14:textId="4BB87DD7" w:rsidR="00793E43" w:rsidRPr="007F1EB3" w:rsidRDefault="00793E43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3E3253BD" w14:textId="79373797" w:rsidR="00240DEF" w:rsidRPr="007F1EB3" w:rsidRDefault="00793E43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Discuss</w:t>
            </w:r>
          </w:p>
        </w:tc>
      </w:tr>
      <w:tr w:rsidR="00240DEF" w:rsidRPr="007F1EB3" w14:paraId="61F4C06E" w14:textId="77777777" w:rsidTr="00240DEF">
        <w:tc>
          <w:tcPr>
            <w:tcW w:w="709" w:type="dxa"/>
            <w:shd w:val="clear" w:color="auto" w:fill="auto"/>
          </w:tcPr>
          <w:p w14:paraId="5D52804C" w14:textId="1825756A" w:rsidR="00240DEF" w:rsidRDefault="00240DEF" w:rsidP="00240DEF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9</w:t>
            </w:r>
            <w:r w:rsidRPr="007F1EB3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48897DCB" w14:textId="5DABAC1C" w:rsidR="00240DEF" w:rsidRDefault="00FB25D9" w:rsidP="00FB25D9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IFRS 16 Leases Implementation</w:t>
            </w:r>
          </w:p>
          <w:p w14:paraId="4110D2BA" w14:textId="77777777" w:rsidR="00FB25D9" w:rsidRPr="007F1EB3" w:rsidRDefault="00FB25D9" w:rsidP="00FB25D9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3D7111B9" w14:textId="1A5BB842" w:rsidR="00240DEF" w:rsidRPr="007F1EB3" w:rsidRDefault="00FB25D9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Paper</w:t>
            </w:r>
          </w:p>
        </w:tc>
        <w:tc>
          <w:tcPr>
            <w:tcW w:w="2126" w:type="dxa"/>
            <w:shd w:val="clear" w:color="auto" w:fill="auto"/>
          </w:tcPr>
          <w:p w14:paraId="35C1AC1E" w14:textId="602F2BA0" w:rsidR="00240DEF" w:rsidRPr="007F1EB3" w:rsidRDefault="00240DEF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Discuss</w:t>
            </w:r>
          </w:p>
        </w:tc>
      </w:tr>
      <w:tr w:rsidR="00240DEF" w:rsidRPr="007F1EB3" w14:paraId="7D11C850" w14:textId="77777777" w:rsidTr="00240DEF">
        <w:tc>
          <w:tcPr>
            <w:tcW w:w="709" w:type="dxa"/>
            <w:shd w:val="clear" w:color="auto" w:fill="auto"/>
          </w:tcPr>
          <w:p w14:paraId="07568DEF" w14:textId="3C9BC748" w:rsidR="00240DEF" w:rsidRDefault="00240DEF" w:rsidP="00240DEF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4717" w:type="dxa"/>
            <w:shd w:val="clear" w:color="auto" w:fill="auto"/>
          </w:tcPr>
          <w:p w14:paraId="1E8FB835" w14:textId="77777777" w:rsidR="00240DEF" w:rsidRPr="007F1EB3" w:rsidRDefault="00240DEF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0A9A8D71" w14:textId="5F4A3338" w:rsidR="00240DEF" w:rsidRPr="007F1EB3" w:rsidRDefault="00240DEF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630E6C4" w14:textId="746845C9" w:rsidR="00240DEF" w:rsidRPr="007F1EB3" w:rsidRDefault="00240DEF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</w:tr>
      <w:tr w:rsidR="00240DEF" w:rsidRPr="003355C9" w14:paraId="2FAE1885" w14:textId="77777777" w:rsidTr="00240D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DCF129D" w14:textId="599B78B6" w:rsidR="00240DEF" w:rsidRDefault="00240DEF" w:rsidP="00240DEF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4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C09FF08" w14:textId="1CA56E86" w:rsidR="00240DEF" w:rsidRPr="00F56BB7" w:rsidRDefault="00240DEF" w:rsidP="00240DEF">
            <w:pPr>
              <w:tabs>
                <w:tab w:val="right" w:pos="9214"/>
              </w:tabs>
              <w:ind w:right="95"/>
            </w:pPr>
            <w:r>
              <w:rPr>
                <w:b/>
                <w:szCs w:val="20"/>
              </w:rPr>
              <w:t>Standing Items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89A242" w14:textId="118DDE4E" w:rsidR="00240DEF" w:rsidRPr="00F56BB7" w:rsidRDefault="00240DEF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229B57" w14:textId="0A95FEBA" w:rsidR="00240DEF" w:rsidRPr="00F56BB7" w:rsidRDefault="00240DEF" w:rsidP="00240DEF">
            <w:pPr>
              <w:tabs>
                <w:tab w:val="right" w:pos="9214"/>
              </w:tabs>
              <w:ind w:right="95"/>
            </w:pPr>
          </w:p>
        </w:tc>
      </w:tr>
      <w:tr w:rsidR="00035916" w:rsidRPr="003355C9" w14:paraId="715DF522" w14:textId="77777777" w:rsidTr="00C66C2A">
        <w:tc>
          <w:tcPr>
            <w:tcW w:w="709" w:type="dxa"/>
            <w:shd w:val="clear" w:color="auto" w:fill="auto"/>
          </w:tcPr>
          <w:p w14:paraId="433AA11B" w14:textId="057AA6B8" w:rsidR="00035916" w:rsidRDefault="00793E43" w:rsidP="00035916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035916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3B434F8B" w14:textId="78027AD3" w:rsidR="00035916" w:rsidRDefault="00035916" w:rsidP="00035916">
            <w:pPr>
              <w:tabs>
                <w:tab w:val="right" w:pos="9214"/>
              </w:tabs>
              <w:ind w:right="95"/>
            </w:pPr>
            <w:r>
              <w:rPr>
                <w:szCs w:val="20"/>
              </w:rPr>
              <w:t>Integration Joint Boards</w:t>
            </w:r>
            <w:r w:rsidR="003D6117">
              <w:rPr>
                <w:szCs w:val="20"/>
              </w:rPr>
              <w:t xml:space="preserve"> Update</w:t>
            </w:r>
          </w:p>
        </w:tc>
        <w:tc>
          <w:tcPr>
            <w:tcW w:w="1276" w:type="dxa"/>
          </w:tcPr>
          <w:p w14:paraId="204F4CF5" w14:textId="7E039B27" w:rsidR="00035916" w:rsidRDefault="00035916" w:rsidP="00035916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  <w:shd w:val="clear" w:color="auto" w:fill="auto"/>
          </w:tcPr>
          <w:p w14:paraId="1D481518" w14:textId="0311E77E" w:rsidR="00035916" w:rsidRPr="004D7735" w:rsidRDefault="00035916" w:rsidP="00035916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Note</w:t>
            </w:r>
          </w:p>
        </w:tc>
      </w:tr>
      <w:tr w:rsidR="002028E2" w:rsidRPr="003355C9" w14:paraId="2531C794" w14:textId="77777777" w:rsidTr="00240DEF">
        <w:tc>
          <w:tcPr>
            <w:tcW w:w="709" w:type="dxa"/>
            <w:shd w:val="clear" w:color="auto" w:fill="auto"/>
          </w:tcPr>
          <w:p w14:paraId="385C796C" w14:textId="26CDC167" w:rsidR="002028E2" w:rsidRDefault="00793E43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11</w:t>
            </w:r>
            <w:r w:rsidR="002028E2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4EAB0903" w14:textId="6FC87EE5" w:rsidR="002028E2" w:rsidRPr="00F56BB7" w:rsidRDefault="002028E2" w:rsidP="007F3360">
            <w:pPr>
              <w:tabs>
                <w:tab w:val="right" w:pos="9214"/>
              </w:tabs>
              <w:ind w:right="95"/>
            </w:pPr>
            <w:r>
              <w:t>Audit Scotland Update</w:t>
            </w:r>
          </w:p>
        </w:tc>
        <w:tc>
          <w:tcPr>
            <w:tcW w:w="1276" w:type="dxa"/>
          </w:tcPr>
          <w:p w14:paraId="12859DB2" w14:textId="4D83E6D9" w:rsidR="002028E2" w:rsidRPr="00F56BB7" w:rsidRDefault="002028E2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2AFF74D5" w14:textId="0ED949D0" w:rsidR="002028E2" w:rsidRPr="00F56BB7" w:rsidRDefault="002028E2" w:rsidP="0004782B">
            <w:pPr>
              <w:tabs>
                <w:tab w:val="right" w:pos="9214"/>
              </w:tabs>
              <w:ind w:right="95"/>
            </w:pPr>
            <w:r w:rsidRPr="004D7735">
              <w:rPr>
                <w:szCs w:val="20"/>
              </w:rPr>
              <w:t>Note</w:t>
            </w:r>
          </w:p>
        </w:tc>
      </w:tr>
      <w:tr w:rsidR="002028E2" w:rsidRPr="003355C9" w14:paraId="37FD1D27" w14:textId="77777777" w:rsidTr="00240DEF">
        <w:tc>
          <w:tcPr>
            <w:tcW w:w="709" w:type="dxa"/>
            <w:shd w:val="clear" w:color="auto" w:fill="auto"/>
          </w:tcPr>
          <w:p w14:paraId="01C23516" w14:textId="02EF7E2A" w:rsidR="002028E2" w:rsidRDefault="00793E43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12</w:t>
            </w:r>
            <w:r w:rsidR="002028E2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127B48F0" w14:textId="378148C1" w:rsidR="002028E2" w:rsidRPr="00F56BB7" w:rsidRDefault="002028E2" w:rsidP="007F3360">
            <w:pPr>
              <w:tabs>
                <w:tab w:val="right" w:pos="9214"/>
              </w:tabs>
              <w:ind w:right="95"/>
            </w:pPr>
            <w:r>
              <w:t>Scottish Government Update</w:t>
            </w:r>
          </w:p>
        </w:tc>
        <w:tc>
          <w:tcPr>
            <w:tcW w:w="1276" w:type="dxa"/>
          </w:tcPr>
          <w:p w14:paraId="1EA9DEA8" w14:textId="6BC9B55C" w:rsidR="002028E2" w:rsidRPr="00F56BB7" w:rsidRDefault="002028E2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75CF97BD" w14:textId="04FAEAC6" w:rsidR="002028E2" w:rsidRPr="00F56BB7" w:rsidRDefault="002028E2" w:rsidP="0004782B">
            <w:pPr>
              <w:tabs>
                <w:tab w:val="right" w:pos="9214"/>
              </w:tabs>
              <w:ind w:right="95"/>
            </w:pPr>
            <w:r w:rsidRPr="004D7735">
              <w:rPr>
                <w:szCs w:val="20"/>
              </w:rPr>
              <w:t>Note</w:t>
            </w:r>
          </w:p>
        </w:tc>
      </w:tr>
      <w:tr w:rsidR="002028E2" w:rsidRPr="003355C9" w14:paraId="33FC876F" w14:textId="77777777" w:rsidTr="00240DEF">
        <w:tc>
          <w:tcPr>
            <w:tcW w:w="709" w:type="dxa"/>
            <w:shd w:val="clear" w:color="auto" w:fill="auto"/>
          </w:tcPr>
          <w:p w14:paraId="26D6EFFF" w14:textId="62E19153" w:rsidR="002028E2" w:rsidRPr="00650DFF" w:rsidRDefault="00793E43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13</w:t>
            </w:r>
            <w:r w:rsidR="002028E2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1EC1C9C7" w14:textId="0EF3E842" w:rsidR="002028E2" w:rsidRPr="00650DFF" w:rsidRDefault="002028E2" w:rsidP="007F3360">
            <w:pPr>
              <w:tabs>
                <w:tab w:val="left" w:pos="1560"/>
              </w:tabs>
              <w:ind w:right="95"/>
              <w:rPr>
                <w:szCs w:val="20"/>
              </w:rPr>
            </w:pPr>
            <w:r>
              <w:t>CIPFA Update</w:t>
            </w:r>
          </w:p>
        </w:tc>
        <w:tc>
          <w:tcPr>
            <w:tcW w:w="1276" w:type="dxa"/>
          </w:tcPr>
          <w:p w14:paraId="0B669D5B" w14:textId="337AE2D7" w:rsidR="002028E2" w:rsidRPr="00800A7C" w:rsidRDefault="002028E2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7AAF592A" w14:textId="6D4C1602" w:rsidR="002028E2" w:rsidRPr="0098699A" w:rsidRDefault="002028E2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4D7735">
              <w:rPr>
                <w:szCs w:val="20"/>
              </w:rPr>
              <w:t>Note</w:t>
            </w:r>
          </w:p>
        </w:tc>
      </w:tr>
      <w:tr w:rsidR="00240DEF" w:rsidRPr="003355C9" w14:paraId="642C4F5E" w14:textId="77777777" w:rsidTr="00240DEF">
        <w:tc>
          <w:tcPr>
            <w:tcW w:w="709" w:type="dxa"/>
            <w:shd w:val="clear" w:color="auto" w:fill="auto"/>
          </w:tcPr>
          <w:p w14:paraId="3F3F10EA" w14:textId="0EAAFC96" w:rsidR="00240DEF" w:rsidRDefault="00793E43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14</w:t>
            </w:r>
            <w:r w:rsidR="00240DEF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7178B706" w14:textId="42C347E0" w:rsidR="00240DEF" w:rsidRDefault="00240DEF" w:rsidP="007F3360">
            <w:pPr>
              <w:tabs>
                <w:tab w:val="left" w:pos="1560"/>
              </w:tabs>
              <w:ind w:right="95"/>
            </w:pPr>
            <w:r>
              <w:t>AOCB</w:t>
            </w:r>
          </w:p>
        </w:tc>
        <w:tc>
          <w:tcPr>
            <w:tcW w:w="1276" w:type="dxa"/>
          </w:tcPr>
          <w:p w14:paraId="3F124F1A" w14:textId="58A926ED" w:rsidR="00240DEF" w:rsidRDefault="00240DEF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3C715DE8" w14:textId="6C474808" w:rsidR="00240DEF" w:rsidRPr="004D7735" w:rsidRDefault="00240DEF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Note</w:t>
            </w:r>
          </w:p>
        </w:tc>
      </w:tr>
      <w:tr w:rsidR="00240DEF" w:rsidRPr="003355C9" w14:paraId="684D7C10" w14:textId="77777777" w:rsidTr="00240D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DBC3450" w14:textId="77777777" w:rsidR="00240DEF" w:rsidRDefault="00240DEF" w:rsidP="00240DEF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4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82FA3F8" w14:textId="336D653C" w:rsidR="00240DEF" w:rsidRDefault="00240DEF" w:rsidP="00240DEF">
            <w:pPr>
              <w:tabs>
                <w:tab w:val="left" w:pos="1560"/>
              </w:tabs>
              <w:ind w:right="95"/>
            </w:pPr>
            <w:r>
              <w:rPr>
                <w:b/>
                <w:szCs w:val="20"/>
              </w:rPr>
              <w:t>Next Meetings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B2692A" w14:textId="77777777" w:rsidR="00240DEF" w:rsidRDefault="00240DEF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57944B4" w14:textId="77777777" w:rsidR="00240DEF" w:rsidRDefault="00240DEF" w:rsidP="00240DEF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</w:tr>
      <w:tr w:rsidR="002028E2" w:rsidRPr="003355C9" w14:paraId="5EB5BF29" w14:textId="77777777" w:rsidTr="00240DEF">
        <w:tc>
          <w:tcPr>
            <w:tcW w:w="709" w:type="dxa"/>
            <w:shd w:val="clear" w:color="auto" w:fill="auto"/>
          </w:tcPr>
          <w:p w14:paraId="549899EC" w14:textId="7512BAD5" w:rsidR="002028E2" w:rsidRDefault="00793E43" w:rsidP="00D35060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15</w:t>
            </w:r>
            <w:r w:rsidR="002028E2">
              <w:rPr>
                <w:szCs w:val="20"/>
              </w:rPr>
              <w:t>.</w:t>
            </w:r>
          </w:p>
        </w:tc>
        <w:tc>
          <w:tcPr>
            <w:tcW w:w="8119" w:type="dxa"/>
            <w:gridSpan w:val="3"/>
            <w:shd w:val="clear" w:color="auto" w:fill="auto"/>
          </w:tcPr>
          <w:p w14:paraId="5095A2A8" w14:textId="77777777" w:rsidR="002028E2" w:rsidRDefault="002028E2" w:rsidP="00531FF4">
            <w:pPr>
              <w:rPr>
                <w:szCs w:val="20"/>
              </w:rPr>
            </w:pPr>
            <w:r>
              <w:rPr>
                <w:szCs w:val="20"/>
              </w:rPr>
              <w:t>All at CIPFA, 160 Dundee Street, Edinburgh EH11 1DQ</w:t>
            </w:r>
          </w:p>
          <w:p w14:paraId="178DD915" w14:textId="77777777" w:rsidR="002028E2" w:rsidRDefault="002028E2" w:rsidP="00531FF4">
            <w:pPr>
              <w:rPr>
                <w:szCs w:val="2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1560"/>
              <w:gridCol w:w="1559"/>
              <w:gridCol w:w="2410"/>
            </w:tblGrid>
            <w:tr w:rsidR="00240DEF" w:rsidRPr="007C00A9" w14:paraId="231A01EF" w14:textId="77777777" w:rsidTr="00422E87">
              <w:tc>
                <w:tcPr>
                  <w:tcW w:w="1696" w:type="dxa"/>
                </w:tcPr>
                <w:p w14:paraId="0709B7AA" w14:textId="77777777" w:rsidR="00240DEF" w:rsidRPr="007C00A9" w:rsidRDefault="00240DEF" w:rsidP="00E844B1">
                  <w:pPr>
                    <w:framePr w:hSpace="180" w:wrap="around" w:hAnchor="text" w:y="750"/>
                    <w:rPr>
                      <w:b/>
                      <w:szCs w:val="20"/>
                    </w:rPr>
                  </w:pPr>
                  <w:r w:rsidRPr="007C00A9">
                    <w:rPr>
                      <w:b/>
                      <w:szCs w:val="20"/>
                    </w:rPr>
                    <w:t>Day</w:t>
                  </w:r>
                </w:p>
              </w:tc>
              <w:tc>
                <w:tcPr>
                  <w:tcW w:w="1560" w:type="dxa"/>
                </w:tcPr>
                <w:p w14:paraId="1AD7A730" w14:textId="77777777" w:rsidR="00240DEF" w:rsidRPr="007C00A9" w:rsidRDefault="00240DEF" w:rsidP="00E844B1">
                  <w:pPr>
                    <w:framePr w:hSpace="180" w:wrap="around" w:hAnchor="text" w:y="750"/>
                    <w:rPr>
                      <w:b/>
                      <w:szCs w:val="20"/>
                    </w:rPr>
                  </w:pPr>
                  <w:r w:rsidRPr="007C00A9">
                    <w:rPr>
                      <w:b/>
                      <w:szCs w:val="20"/>
                    </w:rPr>
                    <w:t>Date</w:t>
                  </w:r>
                </w:p>
              </w:tc>
              <w:tc>
                <w:tcPr>
                  <w:tcW w:w="1559" w:type="dxa"/>
                </w:tcPr>
                <w:p w14:paraId="5E359947" w14:textId="77777777" w:rsidR="00240DEF" w:rsidRPr="007C00A9" w:rsidRDefault="00240DEF" w:rsidP="00E844B1">
                  <w:pPr>
                    <w:framePr w:hSpace="180" w:wrap="around" w:hAnchor="text" w:y="750"/>
                    <w:rPr>
                      <w:b/>
                      <w:szCs w:val="20"/>
                    </w:rPr>
                  </w:pPr>
                  <w:r w:rsidRPr="007C00A9">
                    <w:rPr>
                      <w:b/>
                      <w:szCs w:val="20"/>
                    </w:rPr>
                    <w:t>Time</w:t>
                  </w:r>
                </w:p>
              </w:tc>
              <w:tc>
                <w:tcPr>
                  <w:tcW w:w="2410" w:type="dxa"/>
                  <w:shd w:val="clear" w:color="auto" w:fill="BFBFBF" w:themeFill="background1" w:themeFillShade="BF"/>
                </w:tcPr>
                <w:p w14:paraId="49462584" w14:textId="77777777" w:rsidR="00240DEF" w:rsidRPr="007C00A9" w:rsidRDefault="00240DEF" w:rsidP="00E844B1">
                  <w:pPr>
                    <w:framePr w:hSpace="180" w:wrap="around" w:hAnchor="text" w:y="750"/>
                    <w:rPr>
                      <w:b/>
                      <w:szCs w:val="20"/>
                    </w:rPr>
                  </w:pPr>
                  <w:r w:rsidRPr="007C00A9">
                    <w:rPr>
                      <w:b/>
                      <w:szCs w:val="20"/>
                    </w:rPr>
                    <w:t>CIPFA-LASAAC</w:t>
                  </w:r>
                </w:p>
              </w:tc>
            </w:tr>
            <w:tr w:rsidR="00240DEF" w14:paraId="4E509631" w14:textId="77777777" w:rsidTr="00422E87">
              <w:tc>
                <w:tcPr>
                  <w:tcW w:w="1696" w:type="dxa"/>
                  <w:tcBorders>
                    <w:bottom w:val="single" w:sz="4" w:space="0" w:color="auto"/>
                  </w:tcBorders>
                </w:tcPr>
                <w:p w14:paraId="2B0AB3C4" w14:textId="77777777" w:rsidR="00240DEF" w:rsidRDefault="00240DEF" w:rsidP="00E844B1">
                  <w:pPr>
                    <w:framePr w:hSpace="180" w:wrap="around" w:hAnchor="text" w:y="750"/>
                    <w:rPr>
                      <w:szCs w:val="20"/>
                    </w:rPr>
                  </w:pPr>
                  <w:bookmarkStart w:id="0" w:name="_GoBack"/>
                  <w:bookmarkEnd w:id="0"/>
                  <w:r>
                    <w:rPr>
                      <w:szCs w:val="20"/>
                    </w:rPr>
                    <w:t>Wednesday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</w:tcPr>
                <w:p w14:paraId="549F2F2F" w14:textId="77777777" w:rsidR="00240DEF" w:rsidRDefault="00240DEF" w:rsidP="00E844B1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23/10/19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14:paraId="79E1F4C3" w14:textId="77777777" w:rsidR="00240DEF" w:rsidRDefault="00240DEF" w:rsidP="00E844B1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2pm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BFBFBF" w:themeFill="background1" w:themeFillShade="BF"/>
                </w:tcPr>
                <w:p w14:paraId="6C77E31C" w14:textId="77777777" w:rsidR="00240DEF" w:rsidRDefault="00240DEF" w:rsidP="00E844B1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6/11/19 Edinburgh</w:t>
                  </w:r>
                </w:p>
              </w:tc>
            </w:tr>
          </w:tbl>
          <w:p w14:paraId="65814F14" w14:textId="77777777" w:rsidR="00240DEF" w:rsidRDefault="00240DEF" w:rsidP="00531FF4">
            <w:pPr>
              <w:rPr>
                <w:szCs w:val="20"/>
              </w:rPr>
            </w:pPr>
          </w:p>
          <w:p w14:paraId="7D55C6BA" w14:textId="77777777" w:rsidR="002028E2" w:rsidRDefault="002028E2" w:rsidP="00531FF4">
            <w:pPr>
              <w:rPr>
                <w:szCs w:val="20"/>
              </w:rPr>
            </w:pPr>
          </w:p>
        </w:tc>
      </w:tr>
    </w:tbl>
    <w:p w14:paraId="1EDB7139" w14:textId="16623E65" w:rsidR="004C6F61" w:rsidRDefault="004C6F61" w:rsidP="00B37D00">
      <w:pPr>
        <w:tabs>
          <w:tab w:val="left" w:pos="5070"/>
        </w:tabs>
        <w:rPr>
          <w:szCs w:val="20"/>
        </w:rPr>
      </w:pPr>
    </w:p>
    <w:sectPr w:rsidR="004C6F61" w:rsidSect="006B3E3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426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B6FF8" w14:textId="77777777" w:rsidR="0065712A" w:rsidRDefault="0065712A">
      <w:r>
        <w:separator/>
      </w:r>
    </w:p>
  </w:endnote>
  <w:endnote w:type="continuationSeparator" w:id="0">
    <w:p w14:paraId="306BFA5D" w14:textId="77777777" w:rsidR="0065712A" w:rsidRDefault="0065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3A257" w14:textId="77777777" w:rsidR="009A2B2C" w:rsidRPr="008F2BE6" w:rsidRDefault="009A2B2C" w:rsidP="009A2B2C">
    <w:pPr>
      <w:tabs>
        <w:tab w:val="center" w:pos="4153"/>
        <w:tab w:val="right" w:pos="8306"/>
      </w:tabs>
      <w:jc w:val="center"/>
      <w:rPr>
        <w:sz w:val="22"/>
        <w:szCs w:val="22"/>
        <w:lang w:eastAsia="en-GB"/>
      </w:rPr>
    </w:pPr>
    <w:r w:rsidRPr="008F2BE6">
      <w:rPr>
        <w:sz w:val="22"/>
        <w:szCs w:val="22"/>
        <w:u w:val="single"/>
        <w:lang w:eastAsia="en-GB"/>
      </w:rPr>
      <w:t>LASAAC is funded by:</w:t>
    </w:r>
  </w:p>
  <w:p w14:paraId="2E87A7DE" w14:textId="77777777" w:rsidR="009A2B2C" w:rsidRPr="00BC31B8" w:rsidRDefault="009A2B2C" w:rsidP="009A2B2C">
    <w:pPr>
      <w:tabs>
        <w:tab w:val="center" w:pos="4153"/>
        <w:tab w:val="right" w:pos="8306"/>
      </w:tabs>
      <w:rPr>
        <w:sz w:val="22"/>
        <w:szCs w:val="22"/>
        <w:lang w:eastAsia="en-GB"/>
      </w:rPr>
    </w:pPr>
    <w:r w:rsidRPr="002F5BDB">
      <w:rPr>
        <w:noProof/>
        <w:lang w:eastAsia="en-GB"/>
      </w:rPr>
      <w:drawing>
        <wp:inline distT="0" distB="0" distL="0" distR="0" wp14:anchorId="181C54E0" wp14:editId="11F0C46F">
          <wp:extent cx="2076450" cy="257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C31B8">
      <w:rPr>
        <w:sz w:val="22"/>
        <w:szCs w:val="22"/>
        <w:lang w:eastAsia="en-GB"/>
      </w:rPr>
      <w:t xml:space="preserve">                        </w:t>
    </w:r>
    <w:r w:rsidRPr="00BC31B8">
      <w:rPr>
        <w:noProof/>
        <w:sz w:val="22"/>
        <w:szCs w:val="22"/>
        <w:lang w:eastAsia="en-GB"/>
      </w:rPr>
      <w:drawing>
        <wp:inline distT="0" distB="0" distL="0" distR="0" wp14:anchorId="5CAC8C7F" wp14:editId="6296CA7D">
          <wp:extent cx="2352675" cy="409575"/>
          <wp:effectExtent l="0" t="0" r="9525" b="9525"/>
          <wp:docPr id="2" name="Picture 2" descr="Cipfa_corporate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pfa_corporate_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3FB555" w14:textId="77777777" w:rsidR="009A2B2C" w:rsidRPr="00BC31B8" w:rsidRDefault="009A2B2C" w:rsidP="009A2B2C">
    <w:pPr>
      <w:tabs>
        <w:tab w:val="center" w:pos="4153"/>
        <w:tab w:val="right" w:pos="8306"/>
      </w:tabs>
      <w:jc w:val="center"/>
      <w:rPr>
        <w:sz w:val="28"/>
        <w:szCs w:val="28"/>
        <w:lang w:eastAsia="en-GB"/>
      </w:rPr>
    </w:pPr>
    <w:r w:rsidRPr="00BC31B8">
      <w:rPr>
        <w:sz w:val="30"/>
        <w:szCs w:val="30"/>
        <w:lang w:eastAsia="en-GB"/>
      </w:rPr>
      <w:t>The Scottish Government</w:t>
    </w:r>
  </w:p>
  <w:p w14:paraId="70372FF9" w14:textId="77777777" w:rsidR="009A2B2C" w:rsidRDefault="009A2B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0ADB6" w14:textId="77777777" w:rsidR="001B6CAE" w:rsidRPr="008F2BE6" w:rsidRDefault="001B6CAE" w:rsidP="001B6CAE">
    <w:pPr>
      <w:tabs>
        <w:tab w:val="center" w:pos="4153"/>
        <w:tab w:val="right" w:pos="8306"/>
      </w:tabs>
      <w:jc w:val="center"/>
      <w:rPr>
        <w:sz w:val="22"/>
        <w:szCs w:val="22"/>
        <w:lang w:eastAsia="en-GB"/>
      </w:rPr>
    </w:pPr>
    <w:r w:rsidRPr="008F2BE6">
      <w:rPr>
        <w:sz w:val="22"/>
        <w:szCs w:val="22"/>
        <w:u w:val="single"/>
        <w:lang w:eastAsia="en-GB"/>
      </w:rPr>
      <w:t>LASAAC is funded by:</w:t>
    </w:r>
  </w:p>
  <w:p w14:paraId="6B14F535" w14:textId="77777777" w:rsidR="001B6CAE" w:rsidRPr="00BC31B8" w:rsidRDefault="001B6CAE" w:rsidP="001B6CAE">
    <w:pPr>
      <w:tabs>
        <w:tab w:val="center" w:pos="4153"/>
        <w:tab w:val="right" w:pos="8306"/>
      </w:tabs>
      <w:rPr>
        <w:sz w:val="22"/>
        <w:szCs w:val="22"/>
        <w:lang w:eastAsia="en-GB"/>
      </w:rPr>
    </w:pPr>
    <w:r w:rsidRPr="002F5BDB">
      <w:rPr>
        <w:noProof/>
        <w:lang w:eastAsia="en-GB"/>
      </w:rPr>
      <w:drawing>
        <wp:inline distT="0" distB="0" distL="0" distR="0" wp14:anchorId="591CD63F" wp14:editId="42541145">
          <wp:extent cx="2076450" cy="2571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C31B8">
      <w:rPr>
        <w:sz w:val="22"/>
        <w:szCs w:val="22"/>
        <w:lang w:eastAsia="en-GB"/>
      </w:rPr>
      <w:t xml:space="preserve">                        </w:t>
    </w:r>
    <w:r w:rsidRPr="00BC31B8">
      <w:rPr>
        <w:noProof/>
        <w:sz w:val="22"/>
        <w:szCs w:val="22"/>
        <w:lang w:eastAsia="en-GB"/>
      </w:rPr>
      <w:drawing>
        <wp:inline distT="0" distB="0" distL="0" distR="0" wp14:anchorId="2E274A80" wp14:editId="3461E073">
          <wp:extent cx="2352675" cy="409575"/>
          <wp:effectExtent l="0" t="0" r="9525" b="9525"/>
          <wp:docPr id="4" name="Picture 4" descr="Cipfa_corporate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pfa_corporate_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0FE725" w14:textId="77777777" w:rsidR="001B6CAE" w:rsidRPr="00BC31B8" w:rsidRDefault="001B6CAE" w:rsidP="001B6CAE">
    <w:pPr>
      <w:tabs>
        <w:tab w:val="center" w:pos="4153"/>
        <w:tab w:val="right" w:pos="8306"/>
      </w:tabs>
      <w:jc w:val="center"/>
      <w:rPr>
        <w:sz w:val="28"/>
        <w:szCs w:val="28"/>
        <w:lang w:eastAsia="en-GB"/>
      </w:rPr>
    </w:pPr>
    <w:r w:rsidRPr="00BC31B8">
      <w:rPr>
        <w:sz w:val="30"/>
        <w:szCs w:val="30"/>
        <w:lang w:eastAsia="en-GB"/>
      </w:rPr>
      <w:t>The Scottish Government</w:t>
    </w:r>
  </w:p>
  <w:p w14:paraId="632337B4" w14:textId="77777777" w:rsidR="001B6CAE" w:rsidRDefault="001B6CAE" w:rsidP="001B6CAE">
    <w:pPr>
      <w:pStyle w:val="Footer"/>
    </w:pPr>
  </w:p>
  <w:p w14:paraId="56BCB4F1" w14:textId="29EC6E5A" w:rsidR="00BD7DEC" w:rsidRDefault="00BD7DEC" w:rsidP="00BD7DE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B9A54" w14:textId="77777777" w:rsidR="0065712A" w:rsidRDefault="0065712A">
      <w:r>
        <w:separator/>
      </w:r>
    </w:p>
  </w:footnote>
  <w:footnote w:type="continuationSeparator" w:id="0">
    <w:p w14:paraId="382B988F" w14:textId="77777777" w:rsidR="0065712A" w:rsidRDefault="00657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0474C" w14:textId="25B6FC20" w:rsidR="001B6CAE" w:rsidRDefault="001B6CAE" w:rsidP="001B6CAE">
    <w:pPr>
      <w:pStyle w:val="Header"/>
      <w:jc w:val="center"/>
    </w:pPr>
    <w:r w:rsidRPr="00860597">
      <w:rPr>
        <w:szCs w:val="20"/>
      </w:rPr>
      <w:object w:dxaOrig="7125" w:dyaOrig="3060" w14:anchorId="26A512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9.25pt;height:52.5pt" o:ole="">
          <v:imagedata r:id="rId1" o:title=""/>
        </v:shape>
        <o:OLEObject Type="Embed" ProgID="PBrush" ShapeID="_x0000_i1025" DrawAspect="Content" ObjectID="_1627210001" r:id="rId2"/>
      </w:obje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3DB22" w14:textId="2758EDB3" w:rsidR="001B6CAE" w:rsidRDefault="001B6CAE" w:rsidP="001B6CAE">
    <w:pPr>
      <w:pStyle w:val="Header"/>
      <w:jc w:val="center"/>
    </w:pPr>
    <w:r w:rsidRPr="00860597">
      <w:rPr>
        <w:szCs w:val="20"/>
      </w:rPr>
      <w:object w:dxaOrig="7125" w:dyaOrig="3060" w14:anchorId="3FEAA2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9.25pt;height:52.5pt" o:ole="">
          <v:imagedata r:id="rId1" o:title=""/>
        </v:shape>
        <o:OLEObject Type="Embed" ProgID="PBrush" ShapeID="_x0000_i1026" DrawAspect="Content" ObjectID="_1627210002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1AD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062C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B4B6E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5ACF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6E40D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1AA1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F662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3C016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B886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3C18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12447"/>
    <w:multiLevelType w:val="hybridMultilevel"/>
    <w:tmpl w:val="D996C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24026"/>
    <w:multiLevelType w:val="hybridMultilevel"/>
    <w:tmpl w:val="FAB6E25C"/>
    <w:lvl w:ilvl="0" w:tplc="0F707BB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15543"/>
    <w:multiLevelType w:val="hybridMultilevel"/>
    <w:tmpl w:val="4E9E5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F78F3"/>
    <w:multiLevelType w:val="hybridMultilevel"/>
    <w:tmpl w:val="AAF05D92"/>
    <w:lvl w:ilvl="0" w:tplc="080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72F57"/>
    <w:multiLevelType w:val="hybridMultilevel"/>
    <w:tmpl w:val="C422F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0236E"/>
    <w:multiLevelType w:val="hybridMultilevel"/>
    <w:tmpl w:val="2C32D75C"/>
    <w:lvl w:ilvl="0" w:tplc="080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A4047"/>
    <w:multiLevelType w:val="hybridMultilevel"/>
    <w:tmpl w:val="574C7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E4E06"/>
    <w:multiLevelType w:val="hybridMultilevel"/>
    <w:tmpl w:val="18CC916A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5994989"/>
    <w:multiLevelType w:val="hybridMultilevel"/>
    <w:tmpl w:val="09ECF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25061"/>
    <w:multiLevelType w:val="hybridMultilevel"/>
    <w:tmpl w:val="A818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54B10"/>
    <w:multiLevelType w:val="hybridMultilevel"/>
    <w:tmpl w:val="95F42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E77"/>
    <w:multiLevelType w:val="hybridMultilevel"/>
    <w:tmpl w:val="2D300004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0D82A04"/>
    <w:multiLevelType w:val="hybridMultilevel"/>
    <w:tmpl w:val="5D6A3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D7B13"/>
    <w:multiLevelType w:val="hybridMultilevel"/>
    <w:tmpl w:val="B46E8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43D1B"/>
    <w:multiLevelType w:val="hybridMultilevel"/>
    <w:tmpl w:val="BF5CB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675C5"/>
    <w:multiLevelType w:val="hybridMultilevel"/>
    <w:tmpl w:val="B704A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A064E2"/>
    <w:multiLevelType w:val="hybridMultilevel"/>
    <w:tmpl w:val="1E948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C5BE9"/>
    <w:multiLevelType w:val="hybridMultilevel"/>
    <w:tmpl w:val="74D6C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E35C78"/>
    <w:multiLevelType w:val="hybridMultilevel"/>
    <w:tmpl w:val="3D9AC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D5958"/>
    <w:multiLevelType w:val="hybridMultilevel"/>
    <w:tmpl w:val="77B02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A006D"/>
    <w:multiLevelType w:val="hybridMultilevel"/>
    <w:tmpl w:val="D69A58B6"/>
    <w:lvl w:ilvl="0" w:tplc="EDCAF0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6E61CC"/>
    <w:multiLevelType w:val="hybridMultilevel"/>
    <w:tmpl w:val="D43464C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2F2EAC"/>
    <w:multiLevelType w:val="hybridMultilevel"/>
    <w:tmpl w:val="25F0EA8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390577"/>
    <w:multiLevelType w:val="hybridMultilevel"/>
    <w:tmpl w:val="98C2C7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3"/>
  </w:num>
  <w:num w:numId="12">
    <w:abstractNumId w:val="25"/>
  </w:num>
  <w:num w:numId="13">
    <w:abstractNumId w:val="31"/>
  </w:num>
  <w:num w:numId="14">
    <w:abstractNumId w:val="27"/>
  </w:num>
  <w:num w:numId="15">
    <w:abstractNumId w:val="19"/>
  </w:num>
  <w:num w:numId="16">
    <w:abstractNumId w:val="22"/>
  </w:num>
  <w:num w:numId="17">
    <w:abstractNumId w:val="21"/>
  </w:num>
  <w:num w:numId="18">
    <w:abstractNumId w:val="20"/>
  </w:num>
  <w:num w:numId="19">
    <w:abstractNumId w:val="28"/>
  </w:num>
  <w:num w:numId="20">
    <w:abstractNumId w:val="10"/>
  </w:num>
  <w:num w:numId="21">
    <w:abstractNumId w:val="26"/>
  </w:num>
  <w:num w:numId="22">
    <w:abstractNumId w:val="29"/>
  </w:num>
  <w:num w:numId="23">
    <w:abstractNumId w:val="18"/>
  </w:num>
  <w:num w:numId="24">
    <w:abstractNumId w:val="32"/>
  </w:num>
  <w:num w:numId="25">
    <w:abstractNumId w:val="11"/>
  </w:num>
  <w:num w:numId="26">
    <w:abstractNumId w:val="30"/>
  </w:num>
  <w:num w:numId="27">
    <w:abstractNumId w:val="12"/>
  </w:num>
  <w:num w:numId="28">
    <w:abstractNumId w:val="16"/>
  </w:num>
  <w:num w:numId="29">
    <w:abstractNumId w:val="17"/>
  </w:num>
  <w:num w:numId="30">
    <w:abstractNumId w:val="15"/>
  </w:num>
  <w:num w:numId="31">
    <w:abstractNumId w:val="13"/>
  </w:num>
  <w:num w:numId="32">
    <w:abstractNumId w:val="23"/>
  </w:num>
  <w:num w:numId="33">
    <w:abstractNumId w:val="14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displayHorizontalDrawingGridEvery w:val="2"/>
  <w:displayVerticalDrawingGridEvery w:val="2"/>
  <w:doNotUseMarginsForDrawingGridOrigin/>
  <w:drawingGridHorizontalOrigin w:val="1418"/>
  <w:drawingGridVerticalOrigin w:val="1531"/>
  <w:noPunctuationKerning/>
  <w:characterSpacingControl w:val="doNotCompress"/>
  <w:hdrShapeDefaults>
    <o:shapedefaults v:ext="edit" spidmax="675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28B"/>
    <w:rsid w:val="00002DCC"/>
    <w:rsid w:val="00012776"/>
    <w:rsid w:val="00022541"/>
    <w:rsid w:val="000234E2"/>
    <w:rsid w:val="0002352F"/>
    <w:rsid w:val="00034959"/>
    <w:rsid w:val="00035916"/>
    <w:rsid w:val="000370C2"/>
    <w:rsid w:val="000409B1"/>
    <w:rsid w:val="000430F3"/>
    <w:rsid w:val="00043E22"/>
    <w:rsid w:val="0004782B"/>
    <w:rsid w:val="00050E0E"/>
    <w:rsid w:val="000550E8"/>
    <w:rsid w:val="000618F6"/>
    <w:rsid w:val="00062C69"/>
    <w:rsid w:val="0007275A"/>
    <w:rsid w:val="000740D4"/>
    <w:rsid w:val="0007443B"/>
    <w:rsid w:val="00080F2B"/>
    <w:rsid w:val="000843FF"/>
    <w:rsid w:val="00085C89"/>
    <w:rsid w:val="000A0ACA"/>
    <w:rsid w:val="000A514D"/>
    <w:rsid w:val="000A7D25"/>
    <w:rsid w:val="000B1243"/>
    <w:rsid w:val="000B7839"/>
    <w:rsid w:val="000C00BE"/>
    <w:rsid w:val="000C0AE7"/>
    <w:rsid w:val="000C32E4"/>
    <w:rsid w:val="000C34FA"/>
    <w:rsid w:val="000C3D28"/>
    <w:rsid w:val="000C3F0B"/>
    <w:rsid w:val="000C587D"/>
    <w:rsid w:val="000D1C5F"/>
    <w:rsid w:val="000D7DC6"/>
    <w:rsid w:val="000E188A"/>
    <w:rsid w:val="000E4541"/>
    <w:rsid w:val="000F54F2"/>
    <w:rsid w:val="000F6A06"/>
    <w:rsid w:val="000F6D4E"/>
    <w:rsid w:val="000F748F"/>
    <w:rsid w:val="00102533"/>
    <w:rsid w:val="00103149"/>
    <w:rsid w:val="00103719"/>
    <w:rsid w:val="00107251"/>
    <w:rsid w:val="001079B8"/>
    <w:rsid w:val="00111A12"/>
    <w:rsid w:val="00114F42"/>
    <w:rsid w:val="00115463"/>
    <w:rsid w:val="001174EE"/>
    <w:rsid w:val="00117892"/>
    <w:rsid w:val="00123958"/>
    <w:rsid w:val="00133932"/>
    <w:rsid w:val="00140D55"/>
    <w:rsid w:val="001421B9"/>
    <w:rsid w:val="001431DA"/>
    <w:rsid w:val="00146561"/>
    <w:rsid w:val="00156C90"/>
    <w:rsid w:val="0015751B"/>
    <w:rsid w:val="00167E8C"/>
    <w:rsid w:val="001756C3"/>
    <w:rsid w:val="00177AFE"/>
    <w:rsid w:val="00180590"/>
    <w:rsid w:val="001866F0"/>
    <w:rsid w:val="00192DCB"/>
    <w:rsid w:val="001B0D47"/>
    <w:rsid w:val="001B6CAE"/>
    <w:rsid w:val="001B707D"/>
    <w:rsid w:val="001B7774"/>
    <w:rsid w:val="001C402A"/>
    <w:rsid w:val="001C581F"/>
    <w:rsid w:val="001D0459"/>
    <w:rsid w:val="001E50B1"/>
    <w:rsid w:val="001E5304"/>
    <w:rsid w:val="001F0AEA"/>
    <w:rsid w:val="001F0C5F"/>
    <w:rsid w:val="001F2A29"/>
    <w:rsid w:val="001F2A92"/>
    <w:rsid w:val="001F7204"/>
    <w:rsid w:val="00201AA8"/>
    <w:rsid w:val="002028E2"/>
    <w:rsid w:val="002031DC"/>
    <w:rsid w:val="00204230"/>
    <w:rsid w:val="00220CC3"/>
    <w:rsid w:val="00226848"/>
    <w:rsid w:val="00240DEF"/>
    <w:rsid w:val="00242DB4"/>
    <w:rsid w:val="002433AB"/>
    <w:rsid w:val="002442BD"/>
    <w:rsid w:val="00246DAA"/>
    <w:rsid w:val="00257D23"/>
    <w:rsid w:val="00261FFA"/>
    <w:rsid w:val="0026310B"/>
    <w:rsid w:val="00264A2B"/>
    <w:rsid w:val="00266D2B"/>
    <w:rsid w:val="00267343"/>
    <w:rsid w:val="002749DA"/>
    <w:rsid w:val="0027660D"/>
    <w:rsid w:val="002774BA"/>
    <w:rsid w:val="00281B1B"/>
    <w:rsid w:val="00286A4F"/>
    <w:rsid w:val="002874C0"/>
    <w:rsid w:val="00291768"/>
    <w:rsid w:val="00297383"/>
    <w:rsid w:val="002A4991"/>
    <w:rsid w:val="002B57F9"/>
    <w:rsid w:val="002B7365"/>
    <w:rsid w:val="002C5A35"/>
    <w:rsid w:val="002D76AC"/>
    <w:rsid w:val="002E3CFC"/>
    <w:rsid w:val="002E4ABF"/>
    <w:rsid w:val="002E4F38"/>
    <w:rsid w:val="002F4B52"/>
    <w:rsid w:val="00302F07"/>
    <w:rsid w:val="00305EE0"/>
    <w:rsid w:val="00311EAC"/>
    <w:rsid w:val="0032126C"/>
    <w:rsid w:val="003256B7"/>
    <w:rsid w:val="0032628D"/>
    <w:rsid w:val="00330DFC"/>
    <w:rsid w:val="00330FDE"/>
    <w:rsid w:val="003314FF"/>
    <w:rsid w:val="00334FC4"/>
    <w:rsid w:val="003355C9"/>
    <w:rsid w:val="003364F3"/>
    <w:rsid w:val="003416DB"/>
    <w:rsid w:val="0034222C"/>
    <w:rsid w:val="00346FD6"/>
    <w:rsid w:val="003529F9"/>
    <w:rsid w:val="00362168"/>
    <w:rsid w:val="00365A13"/>
    <w:rsid w:val="00372DA9"/>
    <w:rsid w:val="00374BAF"/>
    <w:rsid w:val="00376C95"/>
    <w:rsid w:val="00392339"/>
    <w:rsid w:val="003941CA"/>
    <w:rsid w:val="003A0DA0"/>
    <w:rsid w:val="003A1E51"/>
    <w:rsid w:val="003A4D88"/>
    <w:rsid w:val="003B09FA"/>
    <w:rsid w:val="003B25EA"/>
    <w:rsid w:val="003D21F3"/>
    <w:rsid w:val="003D6117"/>
    <w:rsid w:val="003E0B86"/>
    <w:rsid w:val="003E1F0C"/>
    <w:rsid w:val="003E3CB7"/>
    <w:rsid w:val="003E5D98"/>
    <w:rsid w:val="003F2C74"/>
    <w:rsid w:val="004016CD"/>
    <w:rsid w:val="00410EF3"/>
    <w:rsid w:val="0042099C"/>
    <w:rsid w:val="00423E83"/>
    <w:rsid w:val="00432CC8"/>
    <w:rsid w:val="004340AE"/>
    <w:rsid w:val="00437A1B"/>
    <w:rsid w:val="0044020F"/>
    <w:rsid w:val="0045328F"/>
    <w:rsid w:val="00454666"/>
    <w:rsid w:val="004651C2"/>
    <w:rsid w:val="00477D9B"/>
    <w:rsid w:val="00487557"/>
    <w:rsid w:val="0049219F"/>
    <w:rsid w:val="00493E11"/>
    <w:rsid w:val="004A0A51"/>
    <w:rsid w:val="004A1422"/>
    <w:rsid w:val="004A4B0D"/>
    <w:rsid w:val="004B28A7"/>
    <w:rsid w:val="004B2AFA"/>
    <w:rsid w:val="004B39A7"/>
    <w:rsid w:val="004C0F8A"/>
    <w:rsid w:val="004C2DF2"/>
    <w:rsid w:val="004C6F61"/>
    <w:rsid w:val="004D171F"/>
    <w:rsid w:val="004D56D8"/>
    <w:rsid w:val="004E1CF8"/>
    <w:rsid w:val="004E3422"/>
    <w:rsid w:val="004E6E00"/>
    <w:rsid w:val="004F00BE"/>
    <w:rsid w:val="004F343F"/>
    <w:rsid w:val="004F7053"/>
    <w:rsid w:val="0050021A"/>
    <w:rsid w:val="00502F21"/>
    <w:rsid w:val="005046DC"/>
    <w:rsid w:val="00510B89"/>
    <w:rsid w:val="00513374"/>
    <w:rsid w:val="005179C9"/>
    <w:rsid w:val="00531FF4"/>
    <w:rsid w:val="00533A65"/>
    <w:rsid w:val="0055051D"/>
    <w:rsid w:val="0055101F"/>
    <w:rsid w:val="0056090E"/>
    <w:rsid w:val="00566524"/>
    <w:rsid w:val="00567193"/>
    <w:rsid w:val="00572ABC"/>
    <w:rsid w:val="00576BA4"/>
    <w:rsid w:val="0058060E"/>
    <w:rsid w:val="005858D3"/>
    <w:rsid w:val="00590B68"/>
    <w:rsid w:val="00597853"/>
    <w:rsid w:val="005A4056"/>
    <w:rsid w:val="005A7049"/>
    <w:rsid w:val="005A7FA6"/>
    <w:rsid w:val="005B01D7"/>
    <w:rsid w:val="005B1812"/>
    <w:rsid w:val="005C13D4"/>
    <w:rsid w:val="005C15C2"/>
    <w:rsid w:val="005C3389"/>
    <w:rsid w:val="005C4E90"/>
    <w:rsid w:val="005C671F"/>
    <w:rsid w:val="005C72FC"/>
    <w:rsid w:val="005C7F20"/>
    <w:rsid w:val="005E1DB2"/>
    <w:rsid w:val="005E27D7"/>
    <w:rsid w:val="005F0445"/>
    <w:rsid w:val="005F0912"/>
    <w:rsid w:val="005F1BC2"/>
    <w:rsid w:val="005F2CD8"/>
    <w:rsid w:val="005F6C82"/>
    <w:rsid w:val="00602C7B"/>
    <w:rsid w:val="006063E3"/>
    <w:rsid w:val="006204BE"/>
    <w:rsid w:val="00626F46"/>
    <w:rsid w:val="0063721F"/>
    <w:rsid w:val="0064053B"/>
    <w:rsid w:val="006445BE"/>
    <w:rsid w:val="00646DD9"/>
    <w:rsid w:val="00650DFF"/>
    <w:rsid w:val="006547C0"/>
    <w:rsid w:val="006551FA"/>
    <w:rsid w:val="00656507"/>
    <w:rsid w:val="0065712A"/>
    <w:rsid w:val="006609C0"/>
    <w:rsid w:val="00661C9A"/>
    <w:rsid w:val="00661D59"/>
    <w:rsid w:val="00662371"/>
    <w:rsid w:val="00667AED"/>
    <w:rsid w:val="00673E45"/>
    <w:rsid w:val="00675498"/>
    <w:rsid w:val="0067725B"/>
    <w:rsid w:val="006861C8"/>
    <w:rsid w:val="0068754B"/>
    <w:rsid w:val="00691E87"/>
    <w:rsid w:val="00693B1F"/>
    <w:rsid w:val="006B3E38"/>
    <w:rsid w:val="006B6747"/>
    <w:rsid w:val="006B6BE1"/>
    <w:rsid w:val="006B7ECA"/>
    <w:rsid w:val="006C25AD"/>
    <w:rsid w:val="006C3C5B"/>
    <w:rsid w:val="006C4144"/>
    <w:rsid w:val="006C4845"/>
    <w:rsid w:val="006E2F09"/>
    <w:rsid w:val="006E329C"/>
    <w:rsid w:val="006E3B83"/>
    <w:rsid w:val="006F3A6C"/>
    <w:rsid w:val="006F3B1B"/>
    <w:rsid w:val="00701792"/>
    <w:rsid w:val="0070187F"/>
    <w:rsid w:val="00704069"/>
    <w:rsid w:val="00705C5C"/>
    <w:rsid w:val="007167C3"/>
    <w:rsid w:val="007172CC"/>
    <w:rsid w:val="00730689"/>
    <w:rsid w:val="0073210F"/>
    <w:rsid w:val="00737A43"/>
    <w:rsid w:val="00745D07"/>
    <w:rsid w:val="00746C46"/>
    <w:rsid w:val="00746F00"/>
    <w:rsid w:val="00754A89"/>
    <w:rsid w:val="00756169"/>
    <w:rsid w:val="0076144B"/>
    <w:rsid w:val="00762787"/>
    <w:rsid w:val="0077075B"/>
    <w:rsid w:val="00773311"/>
    <w:rsid w:val="00777C08"/>
    <w:rsid w:val="007804FE"/>
    <w:rsid w:val="00782933"/>
    <w:rsid w:val="00783951"/>
    <w:rsid w:val="00785E3C"/>
    <w:rsid w:val="00793A47"/>
    <w:rsid w:val="00793E43"/>
    <w:rsid w:val="007B12FB"/>
    <w:rsid w:val="007B417D"/>
    <w:rsid w:val="007B42F1"/>
    <w:rsid w:val="007B7B6A"/>
    <w:rsid w:val="007C00A9"/>
    <w:rsid w:val="007C227C"/>
    <w:rsid w:val="007C3E42"/>
    <w:rsid w:val="007C48C4"/>
    <w:rsid w:val="007C75B5"/>
    <w:rsid w:val="007D583B"/>
    <w:rsid w:val="007E3CD0"/>
    <w:rsid w:val="007E510E"/>
    <w:rsid w:val="007E5450"/>
    <w:rsid w:val="007F1EB3"/>
    <w:rsid w:val="007F3360"/>
    <w:rsid w:val="007F3FCB"/>
    <w:rsid w:val="007F4AD9"/>
    <w:rsid w:val="007F585B"/>
    <w:rsid w:val="00800A7C"/>
    <w:rsid w:val="00806DDE"/>
    <w:rsid w:val="008105AB"/>
    <w:rsid w:val="00816656"/>
    <w:rsid w:val="00827A82"/>
    <w:rsid w:val="008307D8"/>
    <w:rsid w:val="00831DAB"/>
    <w:rsid w:val="0083432F"/>
    <w:rsid w:val="00834E01"/>
    <w:rsid w:val="00836B2D"/>
    <w:rsid w:val="00840A11"/>
    <w:rsid w:val="00841AD8"/>
    <w:rsid w:val="00847732"/>
    <w:rsid w:val="00850709"/>
    <w:rsid w:val="0085099C"/>
    <w:rsid w:val="008551B6"/>
    <w:rsid w:val="00867081"/>
    <w:rsid w:val="008778C4"/>
    <w:rsid w:val="00883367"/>
    <w:rsid w:val="008929BE"/>
    <w:rsid w:val="008A6A22"/>
    <w:rsid w:val="008A6B0F"/>
    <w:rsid w:val="008B458E"/>
    <w:rsid w:val="008B4B28"/>
    <w:rsid w:val="008B7097"/>
    <w:rsid w:val="008B79BC"/>
    <w:rsid w:val="008C0A6D"/>
    <w:rsid w:val="008C1B1B"/>
    <w:rsid w:val="008C4A12"/>
    <w:rsid w:val="008C50FB"/>
    <w:rsid w:val="008C524C"/>
    <w:rsid w:val="008C7946"/>
    <w:rsid w:val="008D1494"/>
    <w:rsid w:val="008E39BA"/>
    <w:rsid w:val="008E69A2"/>
    <w:rsid w:val="008E6A96"/>
    <w:rsid w:val="008E78F1"/>
    <w:rsid w:val="008E7BAC"/>
    <w:rsid w:val="008F07D3"/>
    <w:rsid w:val="008F2BE6"/>
    <w:rsid w:val="008F66E6"/>
    <w:rsid w:val="009008D8"/>
    <w:rsid w:val="00904969"/>
    <w:rsid w:val="0090717B"/>
    <w:rsid w:val="00916321"/>
    <w:rsid w:val="009167C6"/>
    <w:rsid w:val="00925500"/>
    <w:rsid w:val="009270C3"/>
    <w:rsid w:val="0093088A"/>
    <w:rsid w:val="00930B6D"/>
    <w:rsid w:val="00936613"/>
    <w:rsid w:val="009370F8"/>
    <w:rsid w:val="0093760F"/>
    <w:rsid w:val="0094254F"/>
    <w:rsid w:val="00946585"/>
    <w:rsid w:val="00952247"/>
    <w:rsid w:val="0095367C"/>
    <w:rsid w:val="00953775"/>
    <w:rsid w:val="00953B31"/>
    <w:rsid w:val="00956CC0"/>
    <w:rsid w:val="009609F8"/>
    <w:rsid w:val="009627DD"/>
    <w:rsid w:val="00964D8E"/>
    <w:rsid w:val="00981235"/>
    <w:rsid w:val="00983F7D"/>
    <w:rsid w:val="0098442D"/>
    <w:rsid w:val="0098699A"/>
    <w:rsid w:val="00987734"/>
    <w:rsid w:val="00994069"/>
    <w:rsid w:val="00995CC3"/>
    <w:rsid w:val="009A01B5"/>
    <w:rsid w:val="009A01C8"/>
    <w:rsid w:val="009A2B2C"/>
    <w:rsid w:val="009B2221"/>
    <w:rsid w:val="009B2D4D"/>
    <w:rsid w:val="009B48B3"/>
    <w:rsid w:val="009C0F7B"/>
    <w:rsid w:val="009C120D"/>
    <w:rsid w:val="009D2CDF"/>
    <w:rsid w:val="009E414E"/>
    <w:rsid w:val="009F283F"/>
    <w:rsid w:val="009F316A"/>
    <w:rsid w:val="009F44BD"/>
    <w:rsid w:val="009F7EED"/>
    <w:rsid w:val="00A04132"/>
    <w:rsid w:val="00A06627"/>
    <w:rsid w:val="00A23DEF"/>
    <w:rsid w:val="00A258B5"/>
    <w:rsid w:val="00A30F09"/>
    <w:rsid w:val="00A323C8"/>
    <w:rsid w:val="00A3640A"/>
    <w:rsid w:val="00A401BE"/>
    <w:rsid w:val="00A41226"/>
    <w:rsid w:val="00A44390"/>
    <w:rsid w:val="00A45F09"/>
    <w:rsid w:val="00A47370"/>
    <w:rsid w:val="00A5156A"/>
    <w:rsid w:val="00A60BFA"/>
    <w:rsid w:val="00A80F87"/>
    <w:rsid w:val="00A83389"/>
    <w:rsid w:val="00A868F3"/>
    <w:rsid w:val="00A917CB"/>
    <w:rsid w:val="00A93C45"/>
    <w:rsid w:val="00A93F56"/>
    <w:rsid w:val="00A9616D"/>
    <w:rsid w:val="00A96F49"/>
    <w:rsid w:val="00AB073F"/>
    <w:rsid w:val="00AC0972"/>
    <w:rsid w:val="00AD0466"/>
    <w:rsid w:val="00AD2A92"/>
    <w:rsid w:val="00AD6AA1"/>
    <w:rsid w:val="00AE011A"/>
    <w:rsid w:val="00AE0178"/>
    <w:rsid w:val="00AE0F44"/>
    <w:rsid w:val="00AE5448"/>
    <w:rsid w:val="00AF29F1"/>
    <w:rsid w:val="00AF5A99"/>
    <w:rsid w:val="00B03B58"/>
    <w:rsid w:val="00B04388"/>
    <w:rsid w:val="00B1074D"/>
    <w:rsid w:val="00B12739"/>
    <w:rsid w:val="00B20463"/>
    <w:rsid w:val="00B2334B"/>
    <w:rsid w:val="00B25A21"/>
    <w:rsid w:val="00B26D62"/>
    <w:rsid w:val="00B37D00"/>
    <w:rsid w:val="00B40632"/>
    <w:rsid w:val="00B432CF"/>
    <w:rsid w:val="00B43DBF"/>
    <w:rsid w:val="00B473EF"/>
    <w:rsid w:val="00B5626B"/>
    <w:rsid w:val="00B56E90"/>
    <w:rsid w:val="00B645AE"/>
    <w:rsid w:val="00B66B48"/>
    <w:rsid w:val="00B70154"/>
    <w:rsid w:val="00B75E7E"/>
    <w:rsid w:val="00B801BF"/>
    <w:rsid w:val="00B82F22"/>
    <w:rsid w:val="00B83177"/>
    <w:rsid w:val="00B86D73"/>
    <w:rsid w:val="00B87898"/>
    <w:rsid w:val="00B87D41"/>
    <w:rsid w:val="00BA5748"/>
    <w:rsid w:val="00BD2D97"/>
    <w:rsid w:val="00BD591B"/>
    <w:rsid w:val="00BD7DEC"/>
    <w:rsid w:val="00BE0398"/>
    <w:rsid w:val="00BE326F"/>
    <w:rsid w:val="00BE3A27"/>
    <w:rsid w:val="00BE67D1"/>
    <w:rsid w:val="00BF0FD8"/>
    <w:rsid w:val="00BF14D8"/>
    <w:rsid w:val="00BF3541"/>
    <w:rsid w:val="00BF35C3"/>
    <w:rsid w:val="00BF3748"/>
    <w:rsid w:val="00BF3D18"/>
    <w:rsid w:val="00BF6B6A"/>
    <w:rsid w:val="00BF7F21"/>
    <w:rsid w:val="00C02F7A"/>
    <w:rsid w:val="00C0335F"/>
    <w:rsid w:val="00C07062"/>
    <w:rsid w:val="00C071CA"/>
    <w:rsid w:val="00C139C6"/>
    <w:rsid w:val="00C16690"/>
    <w:rsid w:val="00C257CB"/>
    <w:rsid w:val="00C40736"/>
    <w:rsid w:val="00C43EDE"/>
    <w:rsid w:val="00C44CA6"/>
    <w:rsid w:val="00C4578D"/>
    <w:rsid w:val="00C47DDC"/>
    <w:rsid w:val="00C552EB"/>
    <w:rsid w:val="00C55DB0"/>
    <w:rsid w:val="00C60E6B"/>
    <w:rsid w:val="00C61499"/>
    <w:rsid w:val="00C622BA"/>
    <w:rsid w:val="00C665A7"/>
    <w:rsid w:val="00C7145D"/>
    <w:rsid w:val="00C733D3"/>
    <w:rsid w:val="00C735B4"/>
    <w:rsid w:val="00C81523"/>
    <w:rsid w:val="00C8644D"/>
    <w:rsid w:val="00C86725"/>
    <w:rsid w:val="00C86965"/>
    <w:rsid w:val="00CA2239"/>
    <w:rsid w:val="00CB21B8"/>
    <w:rsid w:val="00CB4E3C"/>
    <w:rsid w:val="00CC1D4A"/>
    <w:rsid w:val="00CE15F8"/>
    <w:rsid w:val="00CE1C07"/>
    <w:rsid w:val="00CE36BB"/>
    <w:rsid w:val="00CE7873"/>
    <w:rsid w:val="00CF0FE4"/>
    <w:rsid w:val="00CF4D53"/>
    <w:rsid w:val="00CF6DC7"/>
    <w:rsid w:val="00D04780"/>
    <w:rsid w:val="00D05015"/>
    <w:rsid w:val="00D10972"/>
    <w:rsid w:val="00D1285D"/>
    <w:rsid w:val="00D1606E"/>
    <w:rsid w:val="00D212AA"/>
    <w:rsid w:val="00D25736"/>
    <w:rsid w:val="00D25FCC"/>
    <w:rsid w:val="00D27C20"/>
    <w:rsid w:val="00D3385F"/>
    <w:rsid w:val="00D33A26"/>
    <w:rsid w:val="00D35060"/>
    <w:rsid w:val="00D36302"/>
    <w:rsid w:val="00D44666"/>
    <w:rsid w:val="00D4794E"/>
    <w:rsid w:val="00D530BB"/>
    <w:rsid w:val="00D55861"/>
    <w:rsid w:val="00D74B1C"/>
    <w:rsid w:val="00D76DA3"/>
    <w:rsid w:val="00D8606B"/>
    <w:rsid w:val="00D86683"/>
    <w:rsid w:val="00D90535"/>
    <w:rsid w:val="00D9122B"/>
    <w:rsid w:val="00D926A6"/>
    <w:rsid w:val="00DA35E3"/>
    <w:rsid w:val="00DB1612"/>
    <w:rsid w:val="00DB3701"/>
    <w:rsid w:val="00DB3E4B"/>
    <w:rsid w:val="00DB3E62"/>
    <w:rsid w:val="00DB5521"/>
    <w:rsid w:val="00DB79F6"/>
    <w:rsid w:val="00DD2A40"/>
    <w:rsid w:val="00DD2C8C"/>
    <w:rsid w:val="00DD42E6"/>
    <w:rsid w:val="00DD6FE1"/>
    <w:rsid w:val="00DE057C"/>
    <w:rsid w:val="00DE1F1E"/>
    <w:rsid w:val="00DE45A0"/>
    <w:rsid w:val="00DF103F"/>
    <w:rsid w:val="00DF1119"/>
    <w:rsid w:val="00DF460E"/>
    <w:rsid w:val="00E01650"/>
    <w:rsid w:val="00E03C2D"/>
    <w:rsid w:val="00E06722"/>
    <w:rsid w:val="00E068D3"/>
    <w:rsid w:val="00E12C1D"/>
    <w:rsid w:val="00E139E7"/>
    <w:rsid w:val="00E1708C"/>
    <w:rsid w:val="00E207FB"/>
    <w:rsid w:val="00E21D20"/>
    <w:rsid w:val="00E2228B"/>
    <w:rsid w:val="00E2265E"/>
    <w:rsid w:val="00E26DE9"/>
    <w:rsid w:val="00E4101A"/>
    <w:rsid w:val="00E425E8"/>
    <w:rsid w:val="00E44A20"/>
    <w:rsid w:val="00E63A14"/>
    <w:rsid w:val="00E6428A"/>
    <w:rsid w:val="00E67C25"/>
    <w:rsid w:val="00E72AC9"/>
    <w:rsid w:val="00E74038"/>
    <w:rsid w:val="00E76A03"/>
    <w:rsid w:val="00E844B1"/>
    <w:rsid w:val="00E85D7E"/>
    <w:rsid w:val="00E87BB8"/>
    <w:rsid w:val="00E93023"/>
    <w:rsid w:val="00E932AA"/>
    <w:rsid w:val="00EA2C1C"/>
    <w:rsid w:val="00EA2F52"/>
    <w:rsid w:val="00EA4C11"/>
    <w:rsid w:val="00EB0675"/>
    <w:rsid w:val="00EB226F"/>
    <w:rsid w:val="00EB47B9"/>
    <w:rsid w:val="00EB593A"/>
    <w:rsid w:val="00EC4934"/>
    <w:rsid w:val="00ED243E"/>
    <w:rsid w:val="00ED37CB"/>
    <w:rsid w:val="00ED593E"/>
    <w:rsid w:val="00ED73AA"/>
    <w:rsid w:val="00EE2EB0"/>
    <w:rsid w:val="00EE5A6E"/>
    <w:rsid w:val="00EE5ADE"/>
    <w:rsid w:val="00EE5B50"/>
    <w:rsid w:val="00EE65F1"/>
    <w:rsid w:val="00EE7D33"/>
    <w:rsid w:val="00EF4B58"/>
    <w:rsid w:val="00F035D5"/>
    <w:rsid w:val="00F11724"/>
    <w:rsid w:val="00F21408"/>
    <w:rsid w:val="00F34E7D"/>
    <w:rsid w:val="00F35633"/>
    <w:rsid w:val="00F37949"/>
    <w:rsid w:val="00F565AF"/>
    <w:rsid w:val="00F56BB7"/>
    <w:rsid w:val="00F600EF"/>
    <w:rsid w:val="00F61B5E"/>
    <w:rsid w:val="00F63266"/>
    <w:rsid w:val="00F63331"/>
    <w:rsid w:val="00F67225"/>
    <w:rsid w:val="00F71FA7"/>
    <w:rsid w:val="00F8019A"/>
    <w:rsid w:val="00F803D3"/>
    <w:rsid w:val="00F8257D"/>
    <w:rsid w:val="00F8312C"/>
    <w:rsid w:val="00F90B5E"/>
    <w:rsid w:val="00F951F5"/>
    <w:rsid w:val="00FA3CF2"/>
    <w:rsid w:val="00FA4A65"/>
    <w:rsid w:val="00FA5925"/>
    <w:rsid w:val="00FA5F94"/>
    <w:rsid w:val="00FB25D9"/>
    <w:rsid w:val="00FB4342"/>
    <w:rsid w:val="00FB5BC8"/>
    <w:rsid w:val="00FB60DB"/>
    <w:rsid w:val="00FC22E0"/>
    <w:rsid w:val="00FC235E"/>
    <w:rsid w:val="00FC4C43"/>
    <w:rsid w:val="00FC614F"/>
    <w:rsid w:val="00FD2E85"/>
    <w:rsid w:val="00FD386B"/>
    <w:rsid w:val="00FE39CC"/>
    <w:rsid w:val="00FE6D30"/>
    <w:rsid w:val="00FF07EA"/>
    <w:rsid w:val="00FF093C"/>
    <w:rsid w:val="00FF1975"/>
    <w:rsid w:val="00FF448B"/>
    <w:rsid w:val="00FF4A8B"/>
    <w:rsid w:val="00F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7"/>
    <o:shapelayout v:ext="edit">
      <o:idmap v:ext="edit" data="1"/>
    </o:shapelayout>
  </w:shapeDefaults>
  <w:decimalSymbol w:val="."/>
  <w:listSeparator w:val=","/>
  <w14:docId w14:val="2E27E85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8B"/>
    <w:rPr>
      <w:rFonts w:ascii="Verdana" w:hAnsi="Verdana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D593E"/>
    <w:pPr>
      <w:tabs>
        <w:tab w:val="center" w:pos="4153"/>
        <w:tab w:val="right" w:pos="8306"/>
      </w:tabs>
    </w:pPr>
  </w:style>
  <w:style w:type="paragraph" w:styleId="Footer">
    <w:name w:val="footer"/>
    <w:aliases w:val="f"/>
    <w:basedOn w:val="Normal"/>
    <w:rsid w:val="00ED593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rsid w:val="00286A4F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semiHidden/>
    <w:rPr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paragraph" w:styleId="FootnoteText">
    <w:name w:val="footnote text"/>
    <w:basedOn w:val="Normal"/>
    <w:semiHidden/>
    <w:rPr>
      <w:szCs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uiPriority w:val="99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Times">
    <w:name w:val="Times"/>
    <w:basedOn w:val="Normal"/>
    <w:pPr>
      <w:jc w:val="both"/>
    </w:pPr>
    <w:rPr>
      <w:rFonts w:ascii="Times" w:hAnsi="Times"/>
      <w:szCs w:val="20"/>
    </w:rPr>
  </w:style>
  <w:style w:type="character" w:styleId="PageNumber">
    <w:name w:val="page number"/>
    <w:basedOn w:val="DefaultParagraphFont"/>
  </w:style>
  <w:style w:type="paragraph" w:customStyle="1" w:styleId="1stIndent">
    <w:name w:val="1st Indent"/>
    <w:basedOn w:val="Normal"/>
    <w:rsid w:val="00B2334B"/>
    <w:pPr>
      <w:ind w:left="720" w:right="-360" w:hanging="720"/>
    </w:pPr>
  </w:style>
  <w:style w:type="paragraph" w:customStyle="1" w:styleId="2ndIndent">
    <w:name w:val="2nd Indent"/>
    <w:basedOn w:val="1stIndent"/>
    <w:rsid w:val="00B2334B"/>
    <w:pPr>
      <w:ind w:left="1440"/>
    </w:pPr>
  </w:style>
  <w:style w:type="paragraph" w:customStyle="1" w:styleId="3ndIndent">
    <w:name w:val="3nd Indent"/>
    <w:basedOn w:val="Normal"/>
    <w:rsid w:val="00B2334B"/>
    <w:pPr>
      <w:ind w:left="2160" w:right="-360" w:hanging="720"/>
    </w:pPr>
  </w:style>
  <w:style w:type="table" w:styleId="TableGrid">
    <w:name w:val="Table Grid"/>
    <w:basedOn w:val="TableNormal"/>
    <w:uiPriority w:val="59"/>
    <w:rsid w:val="007E5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02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2C7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90B5E"/>
    <w:pPr>
      <w:ind w:left="720"/>
    </w:pPr>
    <w:rPr>
      <w:rFonts w:ascii="Arial" w:hAnsi="Arial"/>
      <w:sz w:val="22"/>
    </w:rPr>
  </w:style>
  <w:style w:type="paragraph" w:customStyle="1" w:styleId="s11">
    <w:name w:val="s11"/>
    <w:basedOn w:val="Normal"/>
    <w:rsid w:val="00034959"/>
    <w:pPr>
      <w:spacing w:before="100" w:beforeAutospacing="1" w:after="100" w:afterAutospacing="1"/>
    </w:pPr>
    <w:rPr>
      <w:rFonts w:ascii="Times New Roman" w:eastAsiaTheme="minorHAnsi" w:hAnsi="Times New Roman"/>
      <w:sz w:val="24"/>
      <w:lang w:eastAsia="en-GB"/>
    </w:rPr>
  </w:style>
  <w:style w:type="character" w:customStyle="1" w:styleId="s5">
    <w:name w:val="s5"/>
    <w:basedOn w:val="DefaultParagraphFont"/>
    <w:rsid w:val="00034959"/>
  </w:style>
  <w:style w:type="character" w:styleId="Hyperlink">
    <w:name w:val="Hyperlink"/>
    <w:basedOn w:val="DefaultParagraphFont"/>
    <w:rsid w:val="004E1CF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04782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4782B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4782B"/>
    <w:rPr>
      <w:rFonts w:ascii="Verdana" w:hAnsi="Verdana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4782B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eJ\Application%20Data\Microsoft\Templates\CIPFA%20REPORT%20Boards%20Committees%20Meetings%2009052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EBA55-87F7-4352-9911-16E6B9E9D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CIPFA REPORT Boards Committees Meetings 090528</Template>
  <TotalTime>289</TotalTime>
  <Pages>2</Pages>
  <Words>471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Our Ref ME44/5/041</vt:lpstr>
    </vt:vector>
  </TitlesOfParts>
  <Company>CIPFA</Company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Our Ref ME44/5/041</dc:title>
  <dc:subject/>
  <dc:creator>JaneJ</dc:creator>
  <cp:keywords/>
  <cp:lastModifiedBy>Davies, Gareth</cp:lastModifiedBy>
  <cp:revision>74</cp:revision>
  <cp:lastPrinted>2019-08-11T10:07:00Z</cp:lastPrinted>
  <dcterms:created xsi:type="dcterms:W3CDTF">2018-07-30T10:24:00Z</dcterms:created>
  <dcterms:modified xsi:type="dcterms:W3CDTF">2019-08-13T13:00:00Z</dcterms:modified>
</cp:coreProperties>
</file>